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80C1C" w14:textId="2304EB19" w:rsidR="00A870B3" w:rsidRPr="00B658C0" w:rsidRDefault="009B48AB" w:rsidP="009B48AB">
      <w:pPr>
        <w:spacing w:line="0" w:lineRule="atLeast"/>
        <w:rPr>
          <w:rFonts w:cs="Arial"/>
          <w:sz w:val="22"/>
        </w:rPr>
      </w:pPr>
      <w:r w:rsidRPr="006359B9">
        <w:rPr>
          <w:rFonts w:cs="Arial"/>
          <w:sz w:val="22"/>
        </w:rPr>
        <w:t xml:space="preserve">Številka: </w:t>
      </w:r>
      <w:r w:rsidR="00954C1C" w:rsidRPr="006359B9">
        <w:rPr>
          <w:sz w:val="22"/>
        </w:rPr>
        <w:t>1.6.3-050-</w:t>
      </w:r>
      <w:r w:rsidR="00954C1C" w:rsidRPr="00B658C0">
        <w:rPr>
          <w:sz w:val="22"/>
        </w:rPr>
        <w:t>0</w:t>
      </w:r>
      <w:r w:rsidR="00B658C0" w:rsidRPr="00B658C0">
        <w:rPr>
          <w:sz w:val="22"/>
        </w:rPr>
        <w:t>08</w:t>
      </w:r>
      <w:r w:rsidR="00954C1C" w:rsidRPr="00B658C0">
        <w:rPr>
          <w:sz w:val="22"/>
        </w:rPr>
        <w:t>/2024</w:t>
      </w:r>
    </w:p>
    <w:p w14:paraId="2A369369" w14:textId="1A201CAC" w:rsidR="009B48AB" w:rsidRPr="006359B9" w:rsidRDefault="009B48AB" w:rsidP="006F65D1">
      <w:pPr>
        <w:spacing w:line="0" w:lineRule="atLeast"/>
        <w:rPr>
          <w:rFonts w:cs="Arial"/>
          <w:sz w:val="22"/>
        </w:rPr>
      </w:pPr>
      <w:r w:rsidRPr="00B658C0">
        <w:rPr>
          <w:rFonts w:cs="Arial"/>
          <w:sz w:val="22"/>
        </w:rPr>
        <w:t xml:space="preserve">Datum: </w:t>
      </w:r>
      <w:r w:rsidR="00E16907" w:rsidRPr="00B658C0">
        <w:rPr>
          <w:rFonts w:cs="Arial"/>
          <w:sz w:val="22"/>
        </w:rPr>
        <w:t>2</w:t>
      </w:r>
      <w:r w:rsidR="00473A69">
        <w:rPr>
          <w:rFonts w:cs="Arial"/>
          <w:sz w:val="22"/>
        </w:rPr>
        <w:t>9</w:t>
      </w:r>
      <w:r w:rsidR="00E16907" w:rsidRPr="00B658C0">
        <w:rPr>
          <w:rFonts w:cs="Arial"/>
          <w:sz w:val="22"/>
        </w:rPr>
        <w:t>.0</w:t>
      </w:r>
      <w:r w:rsidR="00B658C0" w:rsidRPr="00B658C0">
        <w:rPr>
          <w:rFonts w:cs="Arial"/>
          <w:sz w:val="22"/>
        </w:rPr>
        <w:t>7</w:t>
      </w:r>
      <w:r w:rsidR="00E16907" w:rsidRPr="00B658C0">
        <w:rPr>
          <w:rFonts w:cs="Arial"/>
          <w:sz w:val="22"/>
        </w:rPr>
        <w:t>.2024</w:t>
      </w:r>
    </w:p>
    <w:p w14:paraId="0AC1F3B2" w14:textId="77777777" w:rsidR="009B48AB" w:rsidRDefault="009B48AB" w:rsidP="009B48AB">
      <w:pPr>
        <w:pStyle w:val="Glava"/>
        <w:spacing w:line="0" w:lineRule="atLeast"/>
        <w:rPr>
          <w:rFonts w:ascii="Century Gothic" w:hAnsi="Century Gothic"/>
          <w:b/>
        </w:rPr>
      </w:pPr>
    </w:p>
    <w:p w14:paraId="4DAEB141" w14:textId="77777777" w:rsidR="009B48AB" w:rsidRPr="003268D9" w:rsidRDefault="009B48AB" w:rsidP="009B48AB">
      <w:pPr>
        <w:pStyle w:val="Glava"/>
        <w:spacing w:line="0" w:lineRule="atLeast"/>
        <w:rPr>
          <w:rFonts w:ascii="Century Gothic" w:hAnsi="Century Gothic"/>
          <w:b/>
        </w:rPr>
      </w:pPr>
    </w:p>
    <w:p w14:paraId="41D2F04B" w14:textId="77777777" w:rsidR="009B48AB" w:rsidRPr="003268D9" w:rsidRDefault="009B48AB" w:rsidP="009B48AB">
      <w:pPr>
        <w:pStyle w:val="Glava"/>
        <w:spacing w:line="0" w:lineRule="atLeast"/>
        <w:jc w:val="center"/>
        <w:rPr>
          <w:rFonts w:ascii="Century Gothic" w:hAnsi="Century Gothic"/>
          <w:b/>
        </w:rPr>
      </w:pPr>
      <w:r>
        <w:rPr>
          <w:rFonts w:ascii="Century Gothic" w:hAnsi="Century Gothic"/>
          <w:noProof/>
        </w:rPr>
        <w:drawing>
          <wp:inline distT="0" distB="0" distL="0" distR="0" wp14:anchorId="35D3C284" wp14:editId="17DA1C9E">
            <wp:extent cx="2181225" cy="1771650"/>
            <wp:effectExtent l="0" t="0" r="0" b="0"/>
            <wp:docPr id="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81225" cy="1771650"/>
                    </a:xfrm>
                    <a:prstGeom prst="rect">
                      <a:avLst/>
                    </a:prstGeom>
                    <a:noFill/>
                    <a:ln>
                      <a:noFill/>
                    </a:ln>
                  </pic:spPr>
                </pic:pic>
              </a:graphicData>
            </a:graphic>
          </wp:inline>
        </w:drawing>
      </w:r>
    </w:p>
    <w:p w14:paraId="54593361" w14:textId="77777777" w:rsidR="009B48AB" w:rsidRPr="003268D9" w:rsidRDefault="009B48AB" w:rsidP="009B48AB">
      <w:pPr>
        <w:pStyle w:val="Glava"/>
        <w:spacing w:line="0" w:lineRule="atLeast"/>
        <w:rPr>
          <w:rFonts w:ascii="Century Gothic" w:hAnsi="Century Gothic"/>
          <w:b/>
        </w:rPr>
      </w:pPr>
    </w:p>
    <w:p w14:paraId="7D14EAAC" w14:textId="77777777" w:rsidR="009B48AB" w:rsidRPr="009B48AB" w:rsidRDefault="009B48AB" w:rsidP="009B48AB">
      <w:pPr>
        <w:pStyle w:val="Glava"/>
        <w:spacing w:line="0" w:lineRule="atLeast"/>
        <w:rPr>
          <w:rFonts w:cs="Arial"/>
          <w:sz w:val="22"/>
        </w:rPr>
      </w:pPr>
      <w:r w:rsidRPr="009B48AB">
        <w:rPr>
          <w:rFonts w:cs="Arial"/>
          <w:b/>
          <w:bCs/>
          <w:sz w:val="22"/>
        </w:rPr>
        <w:t>Slovenski državni gozdovi, d.o.o.</w:t>
      </w:r>
      <w:r w:rsidRPr="009B48AB">
        <w:rPr>
          <w:rFonts w:cs="Arial"/>
          <w:sz w:val="22"/>
        </w:rPr>
        <w:t xml:space="preserve"> (SIDG d.o.o.), Rožna ulica 39, 1330 Kočevje, matična številka: 7035845000, ID za DDV: SI75204878, TRR: SI56 0292 2026 1894 466 (dalje: naročnik)</w:t>
      </w:r>
    </w:p>
    <w:p w14:paraId="267BD1E8" w14:textId="77777777" w:rsidR="009B48AB" w:rsidRPr="009B48AB" w:rsidRDefault="009B48AB" w:rsidP="009B48AB">
      <w:pPr>
        <w:pStyle w:val="Glava"/>
        <w:spacing w:line="0" w:lineRule="atLeast"/>
        <w:rPr>
          <w:rFonts w:cs="Arial"/>
          <w:sz w:val="22"/>
        </w:rPr>
      </w:pPr>
    </w:p>
    <w:p w14:paraId="773069D9" w14:textId="77777777" w:rsidR="009B48AB" w:rsidRPr="009B48AB" w:rsidRDefault="009B48AB" w:rsidP="009B48AB">
      <w:pPr>
        <w:spacing w:line="0" w:lineRule="atLeast"/>
        <w:ind w:left="600"/>
        <w:rPr>
          <w:rFonts w:cs="Arial"/>
          <w:sz w:val="22"/>
        </w:rPr>
      </w:pPr>
    </w:p>
    <w:p w14:paraId="1759AF5B" w14:textId="77777777" w:rsidR="009B48AB" w:rsidRPr="009B48AB" w:rsidRDefault="009B48AB" w:rsidP="009B48AB">
      <w:pPr>
        <w:spacing w:line="0" w:lineRule="atLeast"/>
        <w:rPr>
          <w:rFonts w:cs="Arial"/>
          <w:sz w:val="22"/>
        </w:rPr>
      </w:pPr>
      <w:r w:rsidRPr="009B48AB">
        <w:rPr>
          <w:rFonts w:cs="Arial"/>
          <w:sz w:val="22"/>
        </w:rPr>
        <w:t xml:space="preserve">vabi vse zainteresirane ponudnike, ki izpolnjujejo vse naročnikove pogoje in pri katerih niso prisotni izključitveni razlogi, da oddajo svoje ponudbe v skladu z navodili, podanimi v tej dokumentaciji v zvezi z oddajo javnega naročila. </w:t>
      </w:r>
    </w:p>
    <w:p w14:paraId="66A903E8" w14:textId="77777777" w:rsidR="009B48AB" w:rsidRPr="009B48AB" w:rsidRDefault="009B48AB" w:rsidP="009B48AB">
      <w:pPr>
        <w:spacing w:line="0" w:lineRule="atLeast"/>
        <w:rPr>
          <w:rFonts w:cs="Arial"/>
          <w:sz w:val="22"/>
        </w:rPr>
      </w:pPr>
    </w:p>
    <w:p w14:paraId="7D07D0EA" w14:textId="77777777" w:rsidR="009B48AB" w:rsidRPr="00CC5E5E" w:rsidRDefault="009B48AB" w:rsidP="009B48AB">
      <w:pPr>
        <w:spacing w:line="0" w:lineRule="atLeast"/>
        <w:rPr>
          <w:rFonts w:cs="Arial"/>
        </w:rPr>
      </w:pPr>
    </w:p>
    <w:tbl>
      <w:tblPr>
        <w:tblW w:w="0" w:type="auto"/>
        <w:tblInd w:w="-5" w:type="dxa"/>
        <w:tblLayout w:type="fixed"/>
        <w:tblLook w:val="0000" w:firstRow="0" w:lastRow="0" w:firstColumn="0" w:lastColumn="0" w:noHBand="0" w:noVBand="0"/>
      </w:tblPr>
      <w:tblGrid>
        <w:gridCol w:w="9735"/>
      </w:tblGrid>
      <w:tr w:rsidR="009B48AB" w:rsidRPr="00CC5E5E" w14:paraId="3EC61ABA" w14:textId="77777777" w:rsidTr="00096150">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2FE6A7F4" w14:textId="77777777" w:rsidR="009B48AB" w:rsidRPr="00CC5E5E" w:rsidRDefault="009B48AB" w:rsidP="00096150">
            <w:pPr>
              <w:spacing w:line="0" w:lineRule="atLeast"/>
              <w:jc w:val="center"/>
              <w:rPr>
                <w:rFonts w:cs="Arial"/>
                <w:sz w:val="40"/>
                <w:szCs w:val="40"/>
              </w:rPr>
            </w:pPr>
            <w:r w:rsidRPr="00CC5E5E">
              <w:rPr>
                <w:rFonts w:cs="Arial"/>
                <w:b/>
                <w:bCs/>
                <w:sz w:val="40"/>
                <w:szCs w:val="40"/>
              </w:rPr>
              <w:t>DOKUMENTACIJA V ZVEZI Z ODDAJO JAVNEGA NAROČILA – NAVODILA PONUDNIKOM</w:t>
            </w:r>
          </w:p>
        </w:tc>
      </w:tr>
    </w:tbl>
    <w:p w14:paraId="50FC184D" w14:textId="77777777" w:rsidR="009B48AB" w:rsidRPr="00CC5E5E" w:rsidRDefault="009B48AB" w:rsidP="009B48AB">
      <w:pPr>
        <w:spacing w:line="0" w:lineRule="atLeast"/>
        <w:jc w:val="center"/>
        <w:rPr>
          <w:rFonts w:cs="Arial"/>
        </w:rPr>
      </w:pPr>
    </w:p>
    <w:p w14:paraId="723D2DCB" w14:textId="77777777" w:rsidR="009B48AB" w:rsidRDefault="009B48AB" w:rsidP="009B48AB">
      <w:pPr>
        <w:spacing w:line="0" w:lineRule="atLeast"/>
        <w:jc w:val="center"/>
        <w:rPr>
          <w:rFonts w:cs="Arial"/>
          <w:sz w:val="24"/>
          <w:szCs w:val="24"/>
        </w:rPr>
      </w:pPr>
    </w:p>
    <w:p w14:paraId="3012AD33" w14:textId="30361964" w:rsidR="009B48AB" w:rsidRDefault="009B48AB" w:rsidP="009B48AB">
      <w:pPr>
        <w:spacing w:line="0" w:lineRule="atLeast"/>
        <w:jc w:val="center"/>
        <w:rPr>
          <w:rFonts w:ascii="Century Gothic" w:hAnsi="Century Gothic"/>
          <w:color w:val="FF0000"/>
        </w:rPr>
      </w:pPr>
      <w:r w:rsidRPr="00CC5E5E">
        <w:rPr>
          <w:rFonts w:cs="Arial"/>
          <w:sz w:val="24"/>
          <w:szCs w:val="24"/>
        </w:rPr>
        <w:t>za javno naročilo po odprtem postopku  -  40. člen Zakona o javnem naročanju (Uradni list RS, št. 91/15, 14/18, 121/21</w:t>
      </w:r>
      <w:r>
        <w:rPr>
          <w:rFonts w:cs="Arial"/>
          <w:sz w:val="24"/>
          <w:szCs w:val="24"/>
        </w:rPr>
        <w:t xml:space="preserve">, </w:t>
      </w:r>
      <w:r w:rsidRPr="00CC5E5E">
        <w:rPr>
          <w:rFonts w:cs="Arial"/>
          <w:sz w:val="24"/>
          <w:szCs w:val="24"/>
        </w:rPr>
        <w:t>10/22</w:t>
      </w:r>
      <w:r>
        <w:rPr>
          <w:rFonts w:cs="Arial"/>
          <w:sz w:val="24"/>
          <w:szCs w:val="24"/>
        </w:rPr>
        <w:t>, 74/22</w:t>
      </w:r>
      <w:r w:rsidR="001F4EA8">
        <w:rPr>
          <w:rFonts w:cs="Arial"/>
          <w:sz w:val="24"/>
          <w:szCs w:val="24"/>
        </w:rPr>
        <w:t xml:space="preserve">, </w:t>
      </w:r>
      <w:r>
        <w:rPr>
          <w:rFonts w:cs="Arial"/>
          <w:sz w:val="24"/>
          <w:szCs w:val="24"/>
        </w:rPr>
        <w:t>100/22</w:t>
      </w:r>
      <w:r w:rsidR="001F4EA8">
        <w:rPr>
          <w:rFonts w:cs="Arial"/>
          <w:sz w:val="24"/>
          <w:szCs w:val="24"/>
        </w:rPr>
        <w:t xml:space="preserve"> </w:t>
      </w:r>
      <w:r w:rsidR="001F4EA8" w:rsidRPr="00612A99">
        <w:rPr>
          <w:rFonts w:cs="Arial"/>
          <w:sz w:val="24"/>
          <w:szCs w:val="24"/>
        </w:rPr>
        <w:t>ter 28/23</w:t>
      </w:r>
      <w:r w:rsidRPr="00612A99">
        <w:rPr>
          <w:rFonts w:cs="Arial"/>
          <w:sz w:val="24"/>
          <w:szCs w:val="24"/>
        </w:rPr>
        <w:t xml:space="preserve">; v </w:t>
      </w:r>
      <w:r w:rsidRPr="00CC5E5E">
        <w:rPr>
          <w:rFonts w:cs="Arial"/>
          <w:sz w:val="24"/>
          <w:szCs w:val="24"/>
        </w:rPr>
        <w:t>nadaljevanju: ZJN-3)</w:t>
      </w:r>
      <w:r>
        <w:rPr>
          <w:rFonts w:cs="Arial"/>
          <w:sz w:val="24"/>
          <w:szCs w:val="24"/>
        </w:rPr>
        <w:t xml:space="preserve"> za </w:t>
      </w:r>
      <w:r w:rsidR="006F65D1">
        <w:rPr>
          <w:rFonts w:cs="Arial"/>
          <w:sz w:val="24"/>
          <w:szCs w:val="24"/>
        </w:rPr>
        <w:t>blago</w:t>
      </w:r>
      <w:r>
        <w:rPr>
          <w:rFonts w:cs="Arial"/>
          <w:sz w:val="24"/>
          <w:szCs w:val="24"/>
        </w:rPr>
        <w:t>:</w:t>
      </w:r>
      <w:r w:rsidRPr="00CC5E5E">
        <w:rPr>
          <w:rFonts w:cs="Arial"/>
          <w:sz w:val="24"/>
          <w:szCs w:val="24"/>
        </w:rPr>
        <w:t xml:space="preserve"> </w:t>
      </w:r>
    </w:p>
    <w:p w14:paraId="578B3918" w14:textId="77777777" w:rsidR="009B48AB" w:rsidRDefault="009B48AB" w:rsidP="009B48AB">
      <w:pPr>
        <w:spacing w:line="0" w:lineRule="atLeast"/>
        <w:jc w:val="center"/>
        <w:rPr>
          <w:rFonts w:ascii="Century Gothic" w:hAnsi="Century Gothic"/>
          <w:color w:val="FF0000"/>
        </w:rPr>
      </w:pPr>
    </w:p>
    <w:p w14:paraId="131A3712" w14:textId="77777777" w:rsidR="009B48AB" w:rsidRDefault="009B48AB" w:rsidP="009B48AB">
      <w:pPr>
        <w:spacing w:line="0" w:lineRule="atLeast"/>
        <w:jc w:val="center"/>
        <w:rPr>
          <w:rFonts w:ascii="Century Gothic" w:hAnsi="Century Gothic"/>
          <w:color w:val="FF0000"/>
        </w:rPr>
      </w:pPr>
    </w:p>
    <w:p w14:paraId="6FBF6FD9" w14:textId="77777777" w:rsidR="009B48AB" w:rsidRPr="00C22F6A" w:rsidRDefault="009B48AB" w:rsidP="009B48AB">
      <w:pPr>
        <w:spacing w:line="0" w:lineRule="atLeast"/>
        <w:jc w:val="center"/>
        <w:rPr>
          <w:rFonts w:ascii="Century Gothic" w:hAnsi="Century Gothic"/>
          <w:color w:val="FF0000"/>
        </w:rPr>
      </w:pPr>
    </w:p>
    <w:p w14:paraId="1E32CE85" w14:textId="54B3CF44" w:rsidR="009B48AB" w:rsidRPr="001E53E8" w:rsidRDefault="009B48AB" w:rsidP="009B48AB">
      <w:pPr>
        <w:spacing w:line="0" w:lineRule="atLeast"/>
        <w:jc w:val="center"/>
        <w:rPr>
          <w:rFonts w:cs="Arial"/>
          <w:b/>
          <w:sz w:val="28"/>
          <w:szCs w:val="28"/>
        </w:rPr>
      </w:pPr>
      <w:r w:rsidRPr="009F16F0">
        <w:rPr>
          <w:rFonts w:cs="Arial"/>
          <w:b/>
          <w:sz w:val="28"/>
          <w:szCs w:val="28"/>
        </w:rPr>
        <w:t>»</w:t>
      </w:r>
      <w:r w:rsidR="006F65D1">
        <w:rPr>
          <w:rFonts w:cs="Arial"/>
          <w:b/>
          <w:sz w:val="28"/>
          <w:szCs w:val="28"/>
        </w:rPr>
        <w:t xml:space="preserve">Nakup in dobava </w:t>
      </w:r>
      <w:r w:rsidR="005645F9">
        <w:rPr>
          <w:rFonts w:cs="Arial"/>
          <w:b/>
          <w:sz w:val="28"/>
          <w:szCs w:val="28"/>
        </w:rPr>
        <w:t xml:space="preserve">terenskih osebnih </w:t>
      </w:r>
      <w:r w:rsidR="006F65D1">
        <w:rPr>
          <w:rFonts w:cs="Arial"/>
          <w:b/>
          <w:sz w:val="28"/>
          <w:szCs w:val="28"/>
        </w:rPr>
        <w:t>službenih vozil</w:t>
      </w:r>
      <w:r w:rsidR="001E53E8" w:rsidRPr="001E53E8">
        <w:rPr>
          <w:rFonts w:cs="Arial"/>
          <w:b/>
          <w:sz w:val="28"/>
          <w:szCs w:val="28"/>
        </w:rPr>
        <w:t>«</w:t>
      </w:r>
    </w:p>
    <w:p w14:paraId="1E29935E" w14:textId="48B9D82A" w:rsidR="009B48AB" w:rsidRPr="009F16F0" w:rsidRDefault="009B48AB" w:rsidP="009B48AB">
      <w:pPr>
        <w:spacing w:line="0" w:lineRule="atLeast"/>
        <w:jc w:val="center"/>
        <w:rPr>
          <w:rFonts w:cs="Arial"/>
          <w:color w:val="FF0000"/>
          <w:sz w:val="28"/>
          <w:szCs w:val="28"/>
        </w:rPr>
      </w:pPr>
      <w:r w:rsidRPr="009F16F0">
        <w:rPr>
          <w:rFonts w:cs="Arial"/>
          <w:b/>
          <w:sz w:val="28"/>
          <w:szCs w:val="28"/>
        </w:rPr>
        <w:t xml:space="preserve">z oznako pri naročniku: </w:t>
      </w:r>
      <w:r w:rsidR="006F65D1">
        <w:rPr>
          <w:rFonts w:cs="Arial"/>
          <w:b/>
          <w:sz w:val="28"/>
          <w:szCs w:val="28"/>
        </w:rPr>
        <w:t>AVT</w:t>
      </w:r>
      <w:r w:rsidR="0014049E">
        <w:rPr>
          <w:rFonts w:cs="Arial"/>
          <w:b/>
          <w:sz w:val="28"/>
          <w:szCs w:val="28"/>
        </w:rPr>
        <w:t>_1</w:t>
      </w:r>
      <w:r w:rsidR="006F65D1">
        <w:rPr>
          <w:rFonts w:cs="Arial"/>
          <w:b/>
          <w:sz w:val="28"/>
          <w:szCs w:val="28"/>
        </w:rPr>
        <w:t xml:space="preserve"> </w:t>
      </w:r>
      <w:r w:rsidRPr="009F16F0">
        <w:rPr>
          <w:rFonts w:cs="Arial"/>
          <w:b/>
          <w:sz w:val="28"/>
          <w:szCs w:val="28"/>
        </w:rPr>
        <w:t>202</w:t>
      </w:r>
      <w:r w:rsidR="00A870B3">
        <w:rPr>
          <w:rFonts w:cs="Arial"/>
          <w:b/>
          <w:sz w:val="28"/>
          <w:szCs w:val="28"/>
        </w:rPr>
        <w:t>4</w:t>
      </w:r>
    </w:p>
    <w:p w14:paraId="3C0748D4" w14:textId="77777777" w:rsidR="009B48AB" w:rsidRPr="009F16F0" w:rsidRDefault="009B48AB" w:rsidP="009B48AB">
      <w:pPr>
        <w:spacing w:line="0" w:lineRule="atLeast"/>
        <w:jc w:val="center"/>
        <w:rPr>
          <w:rFonts w:cs="Arial"/>
          <w:sz w:val="28"/>
          <w:szCs w:val="28"/>
        </w:rPr>
      </w:pPr>
    </w:p>
    <w:p w14:paraId="7E81B205" w14:textId="77777777" w:rsidR="009B48AB" w:rsidRPr="003268D9" w:rsidRDefault="009B48AB" w:rsidP="009B48AB">
      <w:pPr>
        <w:spacing w:line="0" w:lineRule="atLeast"/>
        <w:jc w:val="center"/>
        <w:rPr>
          <w:rFonts w:ascii="Century Gothic" w:hAnsi="Century Gothic"/>
        </w:rPr>
      </w:pPr>
    </w:p>
    <w:p w14:paraId="5097752F" w14:textId="77777777" w:rsidR="009B48AB" w:rsidRDefault="009B48AB" w:rsidP="009B48AB">
      <w:pPr>
        <w:spacing w:line="0" w:lineRule="atLeast"/>
        <w:rPr>
          <w:rFonts w:ascii="Century Gothic" w:hAnsi="Century Gothic"/>
        </w:rPr>
      </w:pPr>
    </w:p>
    <w:p w14:paraId="5D776038" w14:textId="77777777" w:rsidR="009B48AB" w:rsidRDefault="009B48AB" w:rsidP="009B48AB">
      <w:pPr>
        <w:spacing w:line="0" w:lineRule="atLeast"/>
        <w:rPr>
          <w:rFonts w:ascii="Century Gothic" w:hAnsi="Century Gothic"/>
        </w:rPr>
      </w:pPr>
    </w:p>
    <w:p w14:paraId="47B31D82" w14:textId="77777777" w:rsidR="009B48AB" w:rsidRDefault="009B48AB" w:rsidP="009B48AB">
      <w:pPr>
        <w:spacing w:line="0" w:lineRule="atLeast"/>
        <w:rPr>
          <w:rFonts w:ascii="Century Gothic" w:hAnsi="Century Gothic"/>
        </w:rPr>
      </w:pPr>
    </w:p>
    <w:p w14:paraId="3D7FE3E9" w14:textId="322C26FD" w:rsidR="009B48AB" w:rsidRDefault="009B48AB" w:rsidP="009B48AB">
      <w:pPr>
        <w:spacing w:line="0" w:lineRule="atLeast"/>
        <w:rPr>
          <w:rFonts w:ascii="Century Gothic" w:hAnsi="Century Gothic"/>
        </w:rPr>
      </w:pPr>
    </w:p>
    <w:p w14:paraId="55836E88" w14:textId="77777777" w:rsidR="0014049E" w:rsidRDefault="0014049E" w:rsidP="009B48AB">
      <w:pPr>
        <w:spacing w:line="0" w:lineRule="atLeast"/>
        <w:rPr>
          <w:rFonts w:ascii="Century Gothic" w:hAnsi="Century Gothic"/>
        </w:rPr>
      </w:pPr>
    </w:p>
    <w:p w14:paraId="25E451F2" w14:textId="77777777" w:rsidR="0014049E" w:rsidRDefault="0014049E" w:rsidP="009B48AB">
      <w:pPr>
        <w:spacing w:line="0" w:lineRule="atLeast"/>
        <w:rPr>
          <w:rFonts w:ascii="Century Gothic" w:hAnsi="Century Gothic"/>
        </w:rPr>
      </w:pPr>
    </w:p>
    <w:p w14:paraId="62E0890E" w14:textId="5AF6D36C" w:rsidR="002B0591" w:rsidRDefault="002B0591" w:rsidP="009B48AB">
      <w:pPr>
        <w:spacing w:line="0" w:lineRule="atLeast"/>
        <w:rPr>
          <w:rFonts w:ascii="Century Gothic" w:hAnsi="Century Gothic"/>
        </w:rPr>
      </w:pPr>
    </w:p>
    <w:p w14:paraId="4A19C14E" w14:textId="77777777" w:rsidR="002B0591" w:rsidRDefault="002B0591" w:rsidP="009B48AB">
      <w:pPr>
        <w:spacing w:line="0" w:lineRule="atLeast"/>
        <w:rPr>
          <w:rFonts w:ascii="Century Gothic" w:hAnsi="Century Gothic"/>
        </w:rPr>
      </w:pPr>
    </w:p>
    <w:p w14:paraId="6E5739C2" w14:textId="77777777" w:rsidR="009B48AB" w:rsidRDefault="009B48AB" w:rsidP="009B48AB">
      <w:pPr>
        <w:spacing w:line="0" w:lineRule="atLeast"/>
        <w:rPr>
          <w:rFonts w:ascii="Century Gothic" w:hAnsi="Century Gothic"/>
        </w:rPr>
      </w:pPr>
    </w:p>
    <w:p w14:paraId="234FB8B2" w14:textId="77777777" w:rsidR="009B48AB" w:rsidRDefault="009B48AB" w:rsidP="009B48AB">
      <w:pPr>
        <w:spacing w:line="0" w:lineRule="atLeast"/>
        <w:rPr>
          <w:rFonts w:ascii="Century Gothic" w:hAnsi="Century Gothic"/>
        </w:rPr>
      </w:pPr>
    </w:p>
    <w:p w14:paraId="76710C40" w14:textId="2A13B9C3" w:rsidR="009B48AB" w:rsidRPr="009F16F0" w:rsidRDefault="002B0591" w:rsidP="009B48AB">
      <w:pPr>
        <w:spacing w:line="0" w:lineRule="atLeast"/>
        <w:jc w:val="center"/>
        <w:rPr>
          <w:rFonts w:cs="Arial"/>
          <w:color w:val="FF0000"/>
          <w:sz w:val="24"/>
          <w:szCs w:val="24"/>
        </w:rPr>
      </w:pPr>
      <w:r>
        <w:rPr>
          <w:rFonts w:cs="Arial"/>
          <w:sz w:val="24"/>
          <w:szCs w:val="24"/>
        </w:rPr>
        <w:t>K</w:t>
      </w:r>
      <w:r w:rsidR="009B48AB" w:rsidRPr="009F16F0">
        <w:rPr>
          <w:rFonts w:cs="Arial"/>
          <w:sz w:val="24"/>
          <w:szCs w:val="24"/>
        </w:rPr>
        <w:t>očevje</w:t>
      </w:r>
      <w:r w:rsidR="009B48AB" w:rsidRPr="00612A99">
        <w:rPr>
          <w:rFonts w:cs="Arial"/>
          <w:sz w:val="24"/>
          <w:szCs w:val="24"/>
        </w:rPr>
        <w:t xml:space="preserve">, </w:t>
      </w:r>
      <w:r w:rsidR="0014049E">
        <w:rPr>
          <w:rFonts w:cs="Arial"/>
          <w:sz w:val="24"/>
          <w:szCs w:val="24"/>
        </w:rPr>
        <w:t>julij</w:t>
      </w:r>
      <w:r w:rsidR="00A870B3">
        <w:rPr>
          <w:rFonts w:cs="Arial"/>
          <w:sz w:val="24"/>
          <w:szCs w:val="24"/>
        </w:rPr>
        <w:t xml:space="preserve"> </w:t>
      </w:r>
      <w:r w:rsidR="009B48AB" w:rsidRPr="00612A99">
        <w:rPr>
          <w:rFonts w:cs="Arial"/>
          <w:sz w:val="24"/>
          <w:szCs w:val="24"/>
        </w:rPr>
        <w:t>202</w:t>
      </w:r>
      <w:r w:rsidR="00A870B3">
        <w:rPr>
          <w:rFonts w:cs="Arial"/>
          <w:sz w:val="24"/>
          <w:szCs w:val="24"/>
        </w:rPr>
        <w:t>4</w:t>
      </w:r>
    </w:p>
    <w:p w14:paraId="69EFF696" w14:textId="77777777" w:rsidR="009B48AB" w:rsidRDefault="009B48AB" w:rsidP="009B48AB">
      <w:pPr>
        <w:spacing w:line="0" w:lineRule="atLeast"/>
        <w:jc w:val="center"/>
        <w:rPr>
          <w:rFonts w:ascii="Century Gothic" w:hAnsi="Century Gothic"/>
        </w:rPr>
      </w:pPr>
    </w:p>
    <w:p w14:paraId="64B0628C" w14:textId="77777777" w:rsidR="003969C0" w:rsidRPr="00A2234F" w:rsidRDefault="003969C0" w:rsidP="0077559D">
      <w:pPr>
        <w:rPr>
          <w:rFonts w:cs="Arial"/>
          <w:b/>
          <w:sz w:val="22"/>
        </w:rPr>
      </w:pPr>
    </w:p>
    <w:p w14:paraId="2E493725" w14:textId="3707204C" w:rsidR="0077559D" w:rsidRPr="00A2234F" w:rsidRDefault="0077559D" w:rsidP="0077559D">
      <w:pPr>
        <w:rPr>
          <w:rFonts w:cs="Arial"/>
          <w:b/>
          <w:sz w:val="22"/>
        </w:rPr>
      </w:pPr>
      <w:r w:rsidRPr="00A2234F">
        <w:rPr>
          <w:rFonts w:cs="Arial"/>
          <w:b/>
          <w:sz w:val="22"/>
        </w:rPr>
        <w:lastRenderedPageBreak/>
        <w:t>VSEBINA:</w:t>
      </w:r>
    </w:p>
    <w:p w14:paraId="38D2FA18" w14:textId="77777777" w:rsidR="00A2234F" w:rsidRDefault="00A2234F" w:rsidP="0077559D">
      <w:pPr>
        <w:rPr>
          <w:rFonts w:cs="Arial"/>
          <w:sz w:val="22"/>
        </w:rPr>
      </w:pPr>
    </w:p>
    <w:p w14:paraId="49D5574A" w14:textId="4A47A007" w:rsidR="0077559D" w:rsidRPr="00742A98" w:rsidRDefault="0077559D" w:rsidP="0077559D">
      <w:pPr>
        <w:rPr>
          <w:rFonts w:cs="Arial"/>
          <w:sz w:val="22"/>
        </w:rPr>
      </w:pPr>
      <w:r w:rsidRPr="00742A98">
        <w:rPr>
          <w:rFonts w:cs="Arial"/>
          <w:sz w:val="22"/>
        </w:rPr>
        <w:t xml:space="preserve">Razpisno dokumentacijo sestavljajo: </w:t>
      </w:r>
    </w:p>
    <w:p w14:paraId="18828B5A" w14:textId="77777777" w:rsidR="001D6D1B" w:rsidRPr="00742A98" w:rsidRDefault="001D6D1B" w:rsidP="0077559D">
      <w:pPr>
        <w:rPr>
          <w:rFonts w:cs="Arial"/>
          <w:sz w:val="22"/>
        </w:rPr>
      </w:pPr>
    </w:p>
    <w:p w14:paraId="1811F914" w14:textId="77777777" w:rsidR="00765E07" w:rsidRPr="00742A98" w:rsidRDefault="000F0CA5" w:rsidP="004441CF">
      <w:pPr>
        <w:pStyle w:val="Odstavekseznama"/>
        <w:numPr>
          <w:ilvl w:val="0"/>
          <w:numId w:val="4"/>
        </w:numPr>
        <w:ind w:left="426"/>
        <w:rPr>
          <w:rFonts w:cs="Arial"/>
          <w:sz w:val="22"/>
        </w:rPr>
      </w:pPr>
      <w:r w:rsidRPr="00742A98">
        <w:rPr>
          <w:rFonts w:cs="Arial"/>
          <w:sz w:val="22"/>
        </w:rPr>
        <w:t>N</w:t>
      </w:r>
      <w:r w:rsidR="0077559D" w:rsidRPr="00742A98">
        <w:rPr>
          <w:rFonts w:cs="Arial"/>
          <w:sz w:val="22"/>
        </w:rPr>
        <w:t>avodila ponudnikom</w:t>
      </w:r>
    </w:p>
    <w:p w14:paraId="2A22C4AD" w14:textId="594CF813" w:rsidR="00635BA0" w:rsidRPr="00742A98" w:rsidRDefault="000C14C1" w:rsidP="004441CF">
      <w:pPr>
        <w:pStyle w:val="Odstavekseznama"/>
        <w:numPr>
          <w:ilvl w:val="0"/>
          <w:numId w:val="4"/>
        </w:numPr>
        <w:ind w:left="426"/>
        <w:rPr>
          <w:rFonts w:cs="Arial"/>
          <w:sz w:val="22"/>
        </w:rPr>
      </w:pPr>
      <w:r>
        <w:rPr>
          <w:rFonts w:cs="Arial"/>
          <w:sz w:val="22"/>
        </w:rPr>
        <w:t>Tehnične specifikacije</w:t>
      </w:r>
      <w:r w:rsidR="000F0CA5" w:rsidRPr="00742A98">
        <w:rPr>
          <w:rFonts w:cs="Arial"/>
          <w:sz w:val="22"/>
        </w:rPr>
        <w:t xml:space="preserve"> </w:t>
      </w:r>
    </w:p>
    <w:p w14:paraId="147EB043" w14:textId="429169CE" w:rsidR="00D71B70" w:rsidRPr="00742A98" w:rsidRDefault="000F0CA5" w:rsidP="00096150">
      <w:pPr>
        <w:pStyle w:val="Odstavekseznama"/>
        <w:numPr>
          <w:ilvl w:val="0"/>
          <w:numId w:val="4"/>
        </w:numPr>
        <w:ind w:left="426"/>
        <w:rPr>
          <w:rFonts w:cs="Arial"/>
          <w:sz w:val="22"/>
        </w:rPr>
      </w:pPr>
      <w:r w:rsidRPr="00742A98">
        <w:rPr>
          <w:rFonts w:cs="Arial"/>
          <w:sz w:val="22"/>
        </w:rPr>
        <w:t xml:space="preserve">Obrazec </w:t>
      </w:r>
      <w:r w:rsidR="00D90AAA" w:rsidRPr="00742A98">
        <w:rPr>
          <w:rFonts w:cs="Arial"/>
          <w:sz w:val="22"/>
        </w:rPr>
        <w:t xml:space="preserve">Predračun </w:t>
      </w:r>
      <w:r w:rsidR="00D71B70" w:rsidRPr="00742A98">
        <w:rPr>
          <w:rFonts w:cs="Arial"/>
          <w:sz w:val="22"/>
        </w:rPr>
        <w:t>(Word)</w:t>
      </w:r>
    </w:p>
    <w:p w14:paraId="27F2C730" w14:textId="3D69960F" w:rsidR="003132C5" w:rsidRPr="00742A98" w:rsidRDefault="003132C5" w:rsidP="004441CF">
      <w:pPr>
        <w:pStyle w:val="Odstavekseznama"/>
        <w:numPr>
          <w:ilvl w:val="0"/>
          <w:numId w:val="4"/>
        </w:numPr>
        <w:ind w:left="426"/>
        <w:rPr>
          <w:rFonts w:cs="Arial"/>
          <w:sz w:val="22"/>
        </w:rPr>
      </w:pPr>
      <w:r w:rsidRPr="00742A98">
        <w:rPr>
          <w:rFonts w:cs="Arial"/>
          <w:sz w:val="22"/>
        </w:rPr>
        <w:t>Obrazec Ponudba</w:t>
      </w:r>
    </w:p>
    <w:p w14:paraId="35AD5DBF" w14:textId="6693C0CD" w:rsidR="003132C5" w:rsidRPr="00742A98" w:rsidRDefault="003132C5" w:rsidP="003132C5">
      <w:pPr>
        <w:pStyle w:val="Odstavekseznama"/>
        <w:numPr>
          <w:ilvl w:val="0"/>
          <w:numId w:val="4"/>
        </w:numPr>
        <w:ind w:left="426"/>
        <w:rPr>
          <w:rFonts w:cs="Arial"/>
          <w:sz w:val="22"/>
        </w:rPr>
      </w:pPr>
      <w:r w:rsidRPr="00742A98">
        <w:rPr>
          <w:rFonts w:cs="Arial"/>
          <w:sz w:val="22"/>
        </w:rPr>
        <w:t xml:space="preserve">Obrazec Podatki in izjava podizvajalca (v primeru, če ponudnik nastopa s podizvajalci) </w:t>
      </w:r>
    </w:p>
    <w:p w14:paraId="6A2E76AE" w14:textId="7E88AF7B" w:rsidR="00883B4F" w:rsidRPr="00742A98" w:rsidRDefault="000C14C1" w:rsidP="004F674F">
      <w:pPr>
        <w:pStyle w:val="Odstavekseznama"/>
        <w:numPr>
          <w:ilvl w:val="0"/>
          <w:numId w:val="4"/>
        </w:numPr>
        <w:spacing w:line="0" w:lineRule="atLeast"/>
        <w:ind w:left="426"/>
        <w:rPr>
          <w:rFonts w:cs="Arial"/>
          <w:sz w:val="22"/>
        </w:rPr>
      </w:pPr>
      <w:r>
        <w:rPr>
          <w:rFonts w:cs="Arial"/>
          <w:sz w:val="22"/>
        </w:rPr>
        <w:t>Obrazec ESPD</w:t>
      </w:r>
      <w:r w:rsidR="001E364E" w:rsidRPr="00742A98">
        <w:rPr>
          <w:rFonts w:cs="Arial"/>
          <w:sz w:val="22"/>
        </w:rPr>
        <w:t xml:space="preserve"> </w:t>
      </w:r>
    </w:p>
    <w:p w14:paraId="7E409DED" w14:textId="1AB9EFBA" w:rsidR="008D2D38" w:rsidRPr="00742A98" w:rsidRDefault="008D2D38" w:rsidP="004F674F">
      <w:pPr>
        <w:pStyle w:val="Odstavekseznama"/>
        <w:numPr>
          <w:ilvl w:val="0"/>
          <w:numId w:val="4"/>
        </w:numPr>
        <w:spacing w:line="0" w:lineRule="atLeast"/>
        <w:ind w:left="426"/>
        <w:rPr>
          <w:rFonts w:cs="Arial"/>
          <w:sz w:val="22"/>
        </w:rPr>
      </w:pPr>
      <w:r w:rsidRPr="00742A98">
        <w:rPr>
          <w:rFonts w:cs="Arial"/>
          <w:sz w:val="22"/>
        </w:rPr>
        <w:t>Obrazec Izjava o lastniški strukturi gospodarskega subjekta</w:t>
      </w:r>
    </w:p>
    <w:p w14:paraId="463B7EF8" w14:textId="37CE0643" w:rsidR="00D71B70" w:rsidRPr="00F2369B" w:rsidRDefault="000F0CA5" w:rsidP="00096150">
      <w:pPr>
        <w:pStyle w:val="Odstavekseznama"/>
        <w:numPr>
          <w:ilvl w:val="0"/>
          <w:numId w:val="4"/>
        </w:numPr>
        <w:ind w:left="426"/>
        <w:rPr>
          <w:rFonts w:cs="Arial"/>
          <w:sz w:val="22"/>
        </w:rPr>
      </w:pPr>
      <w:r w:rsidRPr="00F2369B">
        <w:rPr>
          <w:rFonts w:cs="Arial"/>
          <w:sz w:val="22"/>
        </w:rPr>
        <w:t>Vzorec finančnega zavarovanja za dobro izvedbo pog</w:t>
      </w:r>
      <w:r w:rsidR="0077559D" w:rsidRPr="00F2369B">
        <w:rPr>
          <w:rFonts w:cs="Arial"/>
          <w:sz w:val="22"/>
        </w:rPr>
        <w:t>odbenih obveznosti</w:t>
      </w:r>
    </w:p>
    <w:p w14:paraId="11C6A63B" w14:textId="6D817570" w:rsidR="00990C82" w:rsidRPr="00F2369B" w:rsidRDefault="00AF2062" w:rsidP="002A4149">
      <w:pPr>
        <w:pStyle w:val="Odstavekseznama"/>
        <w:numPr>
          <w:ilvl w:val="0"/>
          <w:numId w:val="4"/>
        </w:numPr>
        <w:ind w:left="426"/>
        <w:rPr>
          <w:rFonts w:cs="Arial"/>
          <w:sz w:val="22"/>
        </w:rPr>
      </w:pPr>
      <w:r w:rsidRPr="00F2369B">
        <w:rPr>
          <w:rFonts w:cs="Arial"/>
          <w:sz w:val="22"/>
        </w:rPr>
        <w:t>V</w:t>
      </w:r>
      <w:r w:rsidR="003132C5" w:rsidRPr="00F2369B">
        <w:rPr>
          <w:rFonts w:cs="Arial"/>
          <w:sz w:val="22"/>
        </w:rPr>
        <w:t>zorec</w:t>
      </w:r>
      <w:r w:rsidR="005F29EE" w:rsidRPr="00F2369B">
        <w:rPr>
          <w:rFonts w:cs="Arial"/>
          <w:sz w:val="22"/>
        </w:rPr>
        <w:t xml:space="preserve"> </w:t>
      </w:r>
      <w:r w:rsidR="002B0591" w:rsidRPr="00F2369B">
        <w:rPr>
          <w:rFonts w:cs="Arial"/>
          <w:sz w:val="22"/>
        </w:rPr>
        <w:t xml:space="preserve">Pogodbe </w:t>
      </w:r>
      <w:r w:rsidR="00FC00DC" w:rsidRPr="00F2369B">
        <w:rPr>
          <w:rFonts w:cs="Arial"/>
          <w:sz w:val="22"/>
        </w:rPr>
        <w:t>št</w:t>
      </w:r>
      <w:r w:rsidR="00C8084F" w:rsidRPr="00F2369B">
        <w:rPr>
          <w:rFonts w:cs="Arial"/>
          <w:sz w:val="22"/>
        </w:rPr>
        <w:t>.</w:t>
      </w:r>
      <w:r w:rsidR="000605FE" w:rsidRPr="00F2369B">
        <w:rPr>
          <w:rFonts w:cs="Arial"/>
          <w:sz w:val="22"/>
        </w:rPr>
        <w:t xml:space="preserve"> AVT</w:t>
      </w:r>
      <w:r w:rsidR="0014049E">
        <w:rPr>
          <w:rFonts w:cs="Arial"/>
          <w:sz w:val="22"/>
        </w:rPr>
        <w:t>_1</w:t>
      </w:r>
      <w:r w:rsidR="000605FE" w:rsidRPr="00F2369B">
        <w:rPr>
          <w:rFonts w:cs="Arial"/>
          <w:sz w:val="22"/>
        </w:rPr>
        <w:t xml:space="preserve"> 202</w:t>
      </w:r>
      <w:r w:rsidR="00A870B3">
        <w:rPr>
          <w:rFonts w:cs="Arial"/>
          <w:sz w:val="22"/>
        </w:rPr>
        <w:t>4</w:t>
      </w:r>
    </w:p>
    <w:p w14:paraId="529D298B" w14:textId="557B22AF" w:rsidR="00F2369B" w:rsidRDefault="00F2369B" w:rsidP="00F2369B">
      <w:pPr>
        <w:rPr>
          <w:rFonts w:cs="Arial"/>
          <w:color w:val="FF0000"/>
          <w:sz w:val="22"/>
        </w:rPr>
      </w:pPr>
    </w:p>
    <w:p w14:paraId="6FEE64CB" w14:textId="279DBC0E" w:rsidR="00F2369B" w:rsidRDefault="00F2369B" w:rsidP="00F2369B">
      <w:pPr>
        <w:rPr>
          <w:rFonts w:cs="Arial"/>
          <w:color w:val="FF0000"/>
          <w:sz w:val="22"/>
        </w:rPr>
      </w:pPr>
    </w:p>
    <w:p w14:paraId="694425BF" w14:textId="76690738" w:rsidR="00F2369B" w:rsidRDefault="00F2369B" w:rsidP="00F2369B">
      <w:pPr>
        <w:rPr>
          <w:rFonts w:cs="Arial"/>
          <w:color w:val="FF0000"/>
          <w:sz w:val="22"/>
        </w:rPr>
      </w:pPr>
    </w:p>
    <w:p w14:paraId="3646F2B2" w14:textId="5AD95A2C" w:rsidR="00F2369B" w:rsidRDefault="00F2369B" w:rsidP="00F2369B">
      <w:pPr>
        <w:rPr>
          <w:rFonts w:cs="Arial"/>
          <w:color w:val="FF0000"/>
          <w:sz w:val="22"/>
        </w:rPr>
      </w:pPr>
    </w:p>
    <w:p w14:paraId="5F653D13" w14:textId="49E4DBBE" w:rsidR="00F2369B" w:rsidRDefault="00F2369B" w:rsidP="00F2369B">
      <w:pPr>
        <w:rPr>
          <w:rFonts w:cs="Arial"/>
          <w:color w:val="FF0000"/>
          <w:sz w:val="22"/>
        </w:rPr>
      </w:pPr>
    </w:p>
    <w:p w14:paraId="6BCED9B1" w14:textId="79825B0D" w:rsidR="00F2369B" w:rsidRDefault="00F2369B" w:rsidP="00F2369B">
      <w:pPr>
        <w:rPr>
          <w:rFonts w:cs="Arial"/>
          <w:color w:val="FF0000"/>
          <w:sz w:val="22"/>
        </w:rPr>
      </w:pPr>
    </w:p>
    <w:p w14:paraId="18EBF664" w14:textId="2F5806C3" w:rsidR="00F2369B" w:rsidRDefault="00F2369B" w:rsidP="00F2369B">
      <w:pPr>
        <w:rPr>
          <w:rFonts w:cs="Arial"/>
          <w:color w:val="FF0000"/>
          <w:sz w:val="22"/>
        </w:rPr>
      </w:pPr>
    </w:p>
    <w:p w14:paraId="5F0835AA" w14:textId="58FF97E4" w:rsidR="00F2369B" w:rsidRDefault="00F2369B" w:rsidP="00F2369B">
      <w:pPr>
        <w:rPr>
          <w:rFonts w:cs="Arial"/>
          <w:color w:val="FF0000"/>
          <w:sz w:val="22"/>
        </w:rPr>
      </w:pPr>
    </w:p>
    <w:p w14:paraId="6072FD90" w14:textId="36766131" w:rsidR="00F2369B" w:rsidRDefault="00F2369B" w:rsidP="00F2369B">
      <w:pPr>
        <w:rPr>
          <w:rFonts w:cs="Arial"/>
          <w:color w:val="FF0000"/>
          <w:sz w:val="22"/>
        </w:rPr>
      </w:pPr>
    </w:p>
    <w:p w14:paraId="767B7382" w14:textId="790B32D7" w:rsidR="00F2369B" w:rsidRDefault="00F2369B" w:rsidP="00F2369B">
      <w:pPr>
        <w:rPr>
          <w:rFonts w:cs="Arial"/>
          <w:color w:val="FF0000"/>
          <w:sz w:val="22"/>
        </w:rPr>
      </w:pPr>
    </w:p>
    <w:p w14:paraId="3DAA629C" w14:textId="4C95C1EE" w:rsidR="00F2369B" w:rsidRDefault="00F2369B" w:rsidP="00F2369B">
      <w:pPr>
        <w:rPr>
          <w:rFonts w:cs="Arial"/>
          <w:color w:val="FF0000"/>
          <w:sz w:val="22"/>
        </w:rPr>
      </w:pPr>
    </w:p>
    <w:p w14:paraId="283D9756" w14:textId="5DE389D8" w:rsidR="00F2369B" w:rsidRDefault="00F2369B" w:rsidP="00F2369B">
      <w:pPr>
        <w:rPr>
          <w:rFonts w:cs="Arial"/>
          <w:color w:val="FF0000"/>
          <w:sz w:val="22"/>
        </w:rPr>
      </w:pPr>
    </w:p>
    <w:p w14:paraId="7D2C07DF" w14:textId="1D36DF23" w:rsidR="00F2369B" w:rsidRDefault="00F2369B" w:rsidP="00F2369B">
      <w:pPr>
        <w:rPr>
          <w:rFonts w:cs="Arial"/>
          <w:color w:val="FF0000"/>
          <w:sz w:val="22"/>
        </w:rPr>
      </w:pPr>
    </w:p>
    <w:p w14:paraId="5D1B158F" w14:textId="7316F29A" w:rsidR="00F2369B" w:rsidRDefault="00F2369B" w:rsidP="00F2369B">
      <w:pPr>
        <w:rPr>
          <w:rFonts w:cs="Arial"/>
          <w:color w:val="FF0000"/>
          <w:sz w:val="22"/>
        </w:rPr>
      </w:pPr>
    </w:p>
    <w:p w14:paraId="5265EE1D" w14:textId="2B6CA53B" w:rsidR="00F2369B" w:rsidRDefault="00F2369B" w:rsidP="00F2369B">
      <w:pPr>
        <w:rPr>
          <w:rFonts w:cs="Arial"/>
          <w:color w:val="FF0000"/>
          <w:sz w:val="22"/>
        </w:rPr>
      </w:pPr>
    </w:p>
    <w:p w14:paraId="020B81FC" w14:textId="0E8640D8" w:rsidR="00F2369B" w:rsidRDefault="00F2369B" w:rsidP="00F2369B">
      <w:pPr>
        <w:rPr>
          <w:rFonts w:cs="Arial"/>
          <w:color w:val="FF0000"/>
          <w:sz w:val="22"/>
        </w:rPr>
      </w:pPr>
    </w:p>
    <w:p w14:paraId="4F725CF6" w14:textId="71652693" w:rsidR="00F2369B" w:rsidRDefault="00F2369B" w:rsidP="00F2369B">
      <w:pPr>
        <w:rPr>
          <w:rFonts w:cs="Arial"/>
          <w:color w:val="FF0000"/>
          <w:sz w:val="22"/>
        </w:rPr>
      </w:pPr>
    </w:p>
    <w:p w14:paraId="5085D41B" w14:textId="3926EFA5" w:rsidR="00F2369B" w:rsidRDefault="00F2369B" w:rsidP="00F2369B">
      <w:pPr>
        <w:rPr>
          <w:rFonts w:cs="Arial"/>
          <w:color w:val="FF0000"/>
          <w:sz w:val="22"/>
        </w:rPr>
      </w:pPr>
    </w:p>
    <w:p w14:paraId="25C44CA2" w14:textId="76BCA576" w:rsidR="00F2369B" w:rsidRDefault="00F2369B" w:rsidP="00F2369B">
      <w:pPr>
        <w:rPr>
          <w:rFonts w:cs="Arial"/>
          <w:color w:val="FF0000"/>
          <w:sz w:val="22"/>
        </w:rPr>
      </w:pPr>
    </w:p>
    <w:p w14:paraId="3E248C10" w14:textId="1B1E26BE" w:rsidR="00F2369B" w:rsidRDefault="00F2369B" w:rsidP="00F2369B">
      <w:pPr>
        <w:rPr>
          <w:rFonts w:cs="Arial"/>
          <w:color w:val="FF0000"/>
          <w:sz w:val="22"/>
        </w:rPr>
      </w:pPr>
    </w:p>
    <w:p w14:paraId="6EC11432" w14:textId="0030C5D1" w:rsidR="00F2369B" w:rsidRDefault="00F2369B" w:rsidP="00F2369B">
      <w:pPr>
        <w:rPr>
          <w:rFonts w:cs="Arial"/>
          <w:color w:val="FF0000"/>
          <w:sz w:val="22"/>
        </w:rPr>
      </w:pPr>
    </w:p>
    <w:p w14:paraId="6A219BF2" w14:textId="26687586" w:rsidR="00F2369B" w:rsidRDefault="00F2369B" w:rsidP="00F2369B">
      <w:pPr>
        <w:rPr>
          <w:rFonts w:cs="Arial"/>
          <w:color w:val="FF0000"/>
          <w:sz w:val="22"/>
        </w:rPr>
      </w:pPr>
    </w:p>
    <w:p w14:paraId="1071590B" w14:textId="6771B9C9" w:rsidR="00F2369B" w:rsidRDefault="00F2369B" w:rsidP="00F2369B">
      <w:pPr>
        <w:rPr>
          <w:rFonts w:cs="Arial"/>
          <w:color w:val="FF0000"/>
          <w:sz w:val="22"/>
        </w:rPr>
      </w:pPr>
    </w:p>
    <w:p w14:paraId="10F1361B" w14:textId="10B5545F" w:rsidR="00F2369B" w:rsidRDefault="00F2369B" w:rsidP="00F2369B">
      <w:pPr>
        <w:rPr>
          <w:rFonts w:cs="Arial"/>
          <w:color w:val="FF0000"/>
          <w:sz w:val="22"/>
        </w:rPr>
      </w:pPr>
    </w:p>
    <w:p w14:paraId="17727A95" w14:textId="1DD57734" w:rsidR="00F2369B" w:rsidRDefault="00F2369B" w:rsidP="00F2369B">
      <w:pPr>
        <w:rPr>
          <w:rFonts w:cs="Arial"/>
          <w:color w:val="FF0000"/>
          <w:sz w:val="22"/>
        </w:rPr>
      </w:pPr>
    </w:p>
    <w:p w14:paraId="214ACDE6" w14:textId="4DC9B962" w:rsidR="00F2369B" w:rsidRDefault="00F2369B" w:rsidP="00F2369B">
      <w:pPr>
        <w:rPr>
          <w:rFonts w:cs="Arial"/>
          <w:color w:val="FF0000"/>
          <w:sz w:val="22"/>
        </w:rPr>
      </w:pPr>
    </w:p>
    <w:p w14:paraId="4ED9D3B8" w14:textId="159C21FF" w:rsidR="00F2369B" w:rsidRDefault="00F2369B" w:rsidP="00F2369B">
      <w:pPr>
        <w:rPr>
          <w:rFonts w:cs="Arial"/>
          <w:color w:val="FF0000"/>
          <w:sz w:val="22"/>
        </w:rPr>
      </w:pPr>
    </w:p>
    <w:p w14:paraId="21D0F98C" w14:textId="69023564" w:rsidR="00F2369B" w:rsidRDefault="00F2369B" w:rsidP="00F2369B">
      <w:pPr>
        <w:rPr>
          <w:rFonts w:cs="Arial"/>
          <w:color w:val="FF0000"/>
          <w:sz w:val="22"/>
        </w:rPr>
      </w:pPr>
    </w:p>
    <w:p w14:paraId="14C72CC0" w14:textId="77777777" w:rsidR="00F2369B" w:rsidRPr="00F2369B" w:rsidRDefault="00F2369B" w:rsidP="00F2369B">
      <w:pPr>
        <w:rPr>
          <w:rFonts w:cs="Arial"/>
          <w:color w:val="FF0000"/>
          <w:sz w:val="22"/>
        </w:rPr>
      </w:pPr>
    </w:p>
    <w:p w14:paraId="0CE3D730" w14:textId="77777777" w:rsidR="0077559D" w:rsidRPr="00A2234F" w:rsidRDefault="0077559D" w:rsidP="00152883">
      <w:pPr>
        <w:jc w:val="center"/>
        <w:rPr>
          <w:rFonts w:cs="Arial"/>
          <w:b/>
          <w:sz w:val="22"/>
        </w:rPr>
      </w:pPr>
    </w:p>
    <w:p w14:paraId="1BC3174B" w14:textId="77777777" w:rsidR="0077559D" w:rsidRPr="00A2234F" w:rsidRDefault="0077559D" w:rsidP="00152883">
      <w:pPr>
        <w:jc w:val="center"/>
        <w:rPr>
          <w:rFonts w:cs="Arial"/>
          <w:b/>
          <w:sz w:val="22"/>
        </w:rPr>
      </w:pPr>
    </w:p>
    <w:p w14:paraId="26615D55" w14:textId="77777777" w:rsidR="0077559D" w:rsidRPr="00A2234F" w:rsidRDefault="0077559D" w:rsidP="00152883">
      <w:pPr>
        <w:jc w:val="center"/>
        <w:rPr>
          <w:rFonts w:cs="Arial"/>
          <w:b/>
          <w:sz w:val="22"/>
        </w:rPr>
      </w:pPr>
    </w:p>
    <w:p w14:paraId="00464B7E" w14:textId="77777777" w:rsidR="0077559D" w:rsidRPr="00A2234F" w:rsidRDefault="0077559D" w:rsidP="00152883">
      <w:pPr>
        <w:jc w:val="center"/>
        <w:rPr>
          <w:rFonts w:cs="Arial"/>
          <w:b/>
          <w:sz w:val="22"/>
        </w:rPr>
      </w:pPr>
    </w:p>
    <w:p w14:paraId="23CACA70" w14:textId="77777777" w:rsidR="0077559D" w:rsidRPr="00A2234F" w:rsidRDefault="0077559D" w:rsidP="00152883">
      <w:pPr>
        <w:jc w:val="center"/>
        <w:rPr>
          <w:rFonts w:cs="Arial"/>
          <w:b/>
          <w:sz w:val="22"/>
        </w:rPr>
      </w:pPr>
    </w:p>
    <w:p w14:paraId="35C4DDDE" w14:textId="77777777" w:rsidR="0077559D" w:rsidRPr="00A2234F" w:rsidRDefault="0077559D" w:rsidP="00152883">
      <w:pPr>
        <w:jc w:val="center"/>
        <w:rPr>
          <w:rFonts w:cs="Arial"/>
          <w:b/>
          <w:sz w:val="22"/>
        </w:rPr>
      </w:pPr>
    </w:p>
    <w:p w14:paraId="5C8051D5" w14:textId="77777777" w:rsidR="0077559D" w:rsidRPr="00A2234F" w:rsidRDefault="0077559D" w:rsidP="00152883">
      <w:pPr>
        <w:jc w:val="center"/>
        <w:rPr>
          <w:rFonts w:cs="Arial"/>
          <w:b/>
          <w:sz w:val="22"/>
        </w:rPr>
      </w:pPr>
    </w:p>
    <w:p w14:paraId="41D03D75" w14:textId="77777777" w:rsidR="0077559D" w:rsidRPr="00A2234F" w:rsidRDefault="0077559D" w:rsidP="00152883">
      <w:pPr>
        <w:jc w:val="center"/>
        <w:rPr>
          <w:rFonts w:cs="Arial"/>
          <w:b/>
          <w:sz w:val="22"/>
        </w:rPr>
      </w:pPr>
    </w:p>
    <w:p w14:paraId="6CD28C9D" w14:textId="77777777" w:rsidR="0077559D" w:rsidRPr="00A2234F" w:rsidRDefault="0077559D" w:rsidP="00152883">
      <w:pPr>
        <w:jc w:val="center"/>
        <w:rPr>
          <w:rFonts w:cs="Arial"/>
          <w:b/>
          <w:sz w:val="22"/>
        </w:rPr>
      </w:pPr>
    </w:p>
    <w:p w14:paraId="64695E71" w14:textId="77777777" w:rsidR="0077559D" w:rsidRPr="00A2234F" w:rsidRDefault="0077559D" w:rsidP="00152883">
      <w:pPr>
        <w:jc w:val="center"/>
        <w:rPr>
          <w:rFonts w:cs="Arial"/>
          <w:b/>
          <w:sz w:val="22"/>
        </w:rPr>
      </w:pPr>
    </w:p>
    <w:p w14:paraId="3958F52F" w14:textId="77777777" w:rsidR="0077559D" w:rsidRPr="00A2234F" w:rsidRDefault="0077559D" w:rsidP="00152883">
      <w:pPr>
        <w:jc w:val="center"/>
        <w:rPr>
          <w:rFonts w:cs="Arial"/>
          <w:b/>
          <w:sz w:val="22"/>
        </w:rPr>
      </w:pPr>
    </w:p>
    <w:p w14:paraId="24C2E7A3" w14:textId="77777777" w:rsidR="0077559D" w:rsidRPr="00A2234F" w:rsidRDefault="0077559D" w:rsidP="00152883">
      <w:pPr>
        <w:jc w:val="center"/>
        <w:rPr>
          <w:rFonts w:cs="Arial"/>
          <w:b/>
          <w:sz w:val="22"/>
        </w:rPr>
      </w:pPr>
    </w:p>
    <w:p w14:paraId="643D30B4" w14:textId="77777777" w:rsidR="0077559D" w:rsidRPr="00A2234F" w:rsidRDefault="0077559D" w:rsidP="00152883">
      <w:pPr>
        <w:jc w:val="center"/>
        <w:rPr>
          <w:rFonts w:cs="Arial"/>
          <w:b/>
          <w:sz w:val="22"/>
        </w:rPr>
      </w:pPr>
    </w:p>
    <w:p w14:paraId="1A825717" w14:textId="77777777" w:rsidR="0077559D" w:rsidRPr="00A2234F" w:rsidRDefault="0077559D" w:rsidP="00152883">
      <w:pPr>
        <w:jc w:val="center"/>
        <w:rPr>
          <w:rFonts w:cs="Arial"/>
          <w:b/>
          <w:sz w:val="22"/>
        </w:rPr>
      </w:pPr>
    </w:p>
    <w:p w14:paraId="1553BDD6" w14:textId="77777777" w:rsidR="00990C82" w:rsidRPr="00A2234F" w:rsidRDefault="00990C82" w:rsidP="00152883">
      <w:pPr>
        <w:jc w:val="center"/>
        <w:rPr>
          <w:rFonts w:cs="Arial"/>
          <w:b/>
          <w:sz w:val="22"/>
        </w:rPr>
      </w:pPr>
    </w:p>
    <w:p w14:paraId="518C9D25" w14:textId="77777777" w:rsidR="00F2369B" w:rsidRDefault="00F2369B" w:rsidP="00152883">
      <w:pPr>
        <w:jc w:val="center"/>
        <w:rPr>
          <w:rFonts w:cs="Arial"/>
          <w:b/>
          <w:sz w:val="36"/>
          <w:szCs w:val="36"/>
        </w:rPr>
      </w:pPr>
    </w:p>
    <w:p w14:paraId="2902D013" w14:textId="77777777" w:rsidR="00F2369B" w:rsidRDefault="00F2369B" w:rsidP="00152883">
      <w:pPr>
        <w:jc w:val="center"/>
        <w:rPr>
          <w:rFonts w:cs="Arial"/>
          <w:b/>
          <w:sz w:val="36"/>
          <w:szCs w:val="36"/>
        </w:rPr>
      </w:pPr>
    </w:p>
    <w:p w14:paraId="3AC667EE" w14:textId="77777777" w:rsidR="00F2369B" w:rsidRDefault="00F2369B" w:rsidP="00152883">
      <w:pPr>
        <w:jc w:val="center"/>
        <w:rPr>
          <w:rFonts w:cs="Arial"/>
          <w:b/>
          <w:sz w:val="36"/>
          <w:szCs w:val="36"/>
        </w:rPr>
      </w:pPr>
    </w:p>
    <w:p w14:paraId="2645041D" w14:textId="77777777" w:rsidR="00F2369B" w:rsidRDefault="00F2369B" w:rsidP="00152883">
      <w:pPr>
        <w:jc w:val="center"/>
        <w:rPr>
          <w:rFonts w:cs="Arial"/>
          <w:b/>
          <w:sz w:val="36"/>
          <w:szCs w:val="36"/>
        </w:rPr>
      </w:pPr>
    </w:p>
    <w:p w14:paraId="78E20E71" w14:textId="77777777" w:rsidR="00F2369B" w:rsidRDefault="00F2369B" w:rsidP="00152883">
      <w:pPr>
        <w:jc w:val="center"/>
        <w:rPr>
          <w:rFonts w:cs="Arial"/>
          <w:b/>
          <w:sz w:val="36"/>
          <w:szCs w:val="36"/>
        </w:rPr>
      </w:pPr>
    </w:p>
    <w:p w14:paraId="2585A8E6" w14:textId="77777777" w:rsidR="00F2369B" w:rsidRDefault="00F2369B" w:rsidP="00152883">
      <w:pPr>
        <w:jc w:val="center"/>
        <w:rPr>
          <w:rFonts w:cs="Arial"/>
          <w:b/>
          <w:sz w:val="36"/>
          <w:szCs w:val="36"/>
        </w:rPr>
      </w:pPr>
    </w:p>
    <w:p w14:paraId="7809DA60" w14:textId="77777777" w:rsidR="00F2369B" w:rsidRDefault="00F2369B" w:rsidP="00152883">
      <w:pPr>
        <w:jc w:val="center"/>
        <w:rPr>
          <w:rFonts w:cs="Arial"/>
          <w:b/>
          <w:sz w:val="36"/>
          <w:szCs w:val="36"/>
        </w:rPr>
      </w:pPr>
    </w:p>
    <w:p w14:paraId="2EAB25E0" w14:textId="77777777" w:rsidR="00F2369B" w:rsidRDefault="00F2369B" w:rsidP="00152883">
      <w:pPr>
        <w:jc w:val="center"/>
        <w:rPr>
          <w:rFonts w:cs="Arial"/>
          <w:b/>
          <w:sz w:val="36"/>
          <w:szCs w:val="36"/>
        </w:rPr>
      </w:pPr>
    </w:p>
    <w:p w14:paraId="774BA9BF" w14:textId="77777777" w:rsidR="00F2369B" w:rsidRDefault="00F2369B" w:rsidP="00152883">
      <w:pPr>
        <w:jc w:val="center"/>
        <w:rPr>
          <w:rFonts w:cs="Arial"/>
          <w:b/>
          <w:sz w:val="36"/>
          <w:szCs w:val="36"/>
        </w:rPr>
      </w:pPr>
    </w:p>
    <w:p w14:paraId="424E3A85" w14:textId="77777777" w:rsidR="00F2369B" w:rsidRDefault="00F2369B" w:rsidP="00152883">
      <w:pPr>
        <w:jc w:val="center"/>
        <w:rPr>
          <w:rFonts w:cs="Arial"/>
          <w:b/>
          <w:sz w:val="36"/>
          <w:szCs w:val="36"/>
        </w:rPr>
      </w:pPr>
    </w:p>
    <w:p w14:paraId="68427536" w14:textId="77777777" w:rsidR="00F2369B" w:rsidRDefault="00F2369B" w:rsidP="00152883">
      <w:pPr>
        <w:jc w:val="center"/>
        <w:rPr>
          <w:rFonts w:cs="Arial"/>
          <w:b/>
          <w:sz w:val="36"/>
          <w:szCs w:val="36"/>
        </w:rPr>
      </w:pPr>
    </w:p>
    <w:p w14:paraId="4989B093" w14:textId="77777777" w:rsidR="00F2369B" w:rsidRDefault="00F2369B" w:rsidP="00152883">
      <w:pPr>
        <w:jc w:val="center"/>
        <w:rPr>
          <w:rFonts w:cs="Arial"/>
          <w:b/>
          <w:sz w:val="36"/>
          <w:szCs w:val="36"/>
        </w:rPr>
      </w:pPr>
    </w:p>
    <w:p w14:paraId="48A68239" w14:textId="5897905A" w:rsidR="00990C82" w:rsidRPr="00CA33B6" w:rsidRDefault="005248A5" w:rsidP="00152883">
      <w:pPr>
        <w:jc w:val="center"/>
        <w:rPr>
          <w:rFonts w:cs="Arial"/>
          <w:b/>
          <w:sz w:val="36"/>
          <w:szCs w:val="36"/>
        </w:rPr>
      </w:pPr>
      <w:r w:rsidRPr="00CA33B6">
        <w:rPr>
          <w:rFonts w:cs="Arial"/>
          <w:b/>
          <w:sz w:val="36"/>
          <w:szCs w:val="36"/>
        </w:rPr>
        <w:t>RAZPISNA DOKUMENTACIJA</w:t>
      </w:r>
    </w:p>
    <w:p w14:paraId="734D71F0" w14:textId="3E24ABB6" w:rsidR="00BB1E26" w:rsidRPr="00CA33B6" w:rsidRDefault="00152883" w:rsidP="00307F19">
      <w:pPr>
        <w:jc w:val="center"/>
        <w:rPr>
          <w:rFonts w:cs="Arial"/>
          <w:sz w:val="36"/>
          <w:szCs w:val="36"/>
        </w:rPr>
      </w:pPr>
      <w:r w:rsidRPr="00CA33B6">
        <w:rPr>
          <w:rFonts w:cs="Arial"/>
          <w:b/>
          <w:sz w:val="36"/>
          <w:szCs w:val="36"/>
        </w:rPr>
        <w:t>NAVODIL</w:t>
      </w:r>
      <w:r w:rsidR="00270A35" w:rsidRPr="00CA33B6">
        <w:rPr>
          <w:rFonts w:cs="Arial"/>
          <w:b/>
          <w:sz w:val="36"/>
          <w:szCs w:val="36"/>
        </w:rPr>
        <w:t>A</w:t>
      </w:r>
      <w:r w:rsidRPr="00CA33B6">
        <w:rPr>
          <w:rFonts w:cs="Arial"/>
          <w:b/>
          <w:sz w:val="36"/>
          <w:szCs w:val="36"/>
        </w:rPr>
        <w:t xml:space="preserve"> PONUDNIKOM </w:t>
      </w:r>
    </w:p>
    <w:p w14:paraId="7D18E6DD" w14:textId="77777777" w:rsidR="00BB1E26" w:rsidRPr="00760507" w:rsidRDefault="00BB1E26" w:rsidP="005178B0">
      <w:pPr>
        <w:rPr>
          <w:rFonts w:cs="Arial"/>
          <w:sz w:val="32"/>
          <w:szCs w:val="32"/>
        </w:rPr>
      </w:pPr>
    </w:p>
    <w:p w14:paraId="3F5DB508" w14:textId="77777777" w:rsidR="00BB1E26" w:rsidRPr="00A2234F" w:rsidRDefault="00BB1E26" w:rsidP="005178B0">
      <w:pPr>
        <w:rPr>
          <w:rFonts w:cs="Arial"/>
          <w:sz w:val="22"/>
        </w:rPr>
      </w:pPr>
    </w:p>
    <w:p w14:paraId="08F6BA6B" w14:textId="77777777" w:rsidR="00BB1E26" w:rsidRPr="00A2234F" w:rsidRDefault="00BB1E26" w:rsidP="005178B0">
      <w:pPr>
        <w:rPr>
          <w:rFonts w:cs="Arial"/>
          <w:sz w:val="22"/>
        </w:rPr>
      </w:pPr>
    </w:p>
    <w:p w14:paraId="7C5A4B6C" w14:textId="77777777" w:rsidR="00BB1E26" w:rsidRPr="00A2234F" w:rsidRDefault="00BB1E26" w:rsidP="005178B0">
      <w:pPr>
        <w:rPr>
          <w:rFonts w:cs="Arial"/>
          <w:sz w:val="22"/>
        </w:rPr>
      </w:pPr>
    </w:p>
    <w:p w14:paraId="2F0C630D" w14:textId="77777777" w:rsidR="00BB1E26" w:rsidRPr="00A2234F" w:rsidRDefault="00BB1E26" w:rsidP="005178B0">
      <w:pPr>
        <w:rPr>
          <w:rFonts w:cs="Arial"/>
          <w:sz w:val="22"/>
        </w:rPr>
      </w:pPr>
    </w:p>
    <w:p w14:paraId="0940A418" w14:textId="77777777" w:rsidR="00BB1E26" w:rsidRPr="00A2234F" w:rsidRDefault="00BB1E26" w:rsidP="005178B0">
      <w:pPr>
        <w:rPr>
          <w:rFonts w:cs="Arial"/>
          <w:sz w:val="22"/>
        </w:rPr>
      </w:pPr>
    </w:p>
    <w:p w14:paraId="0FE3F34E" w14:textId="77777777" w:rsidR="00BB1E26" w:rsidRPr="00A2234F" w:rsidRDefault="00BB1E26" w:rsidP="005178B0">
      <w:pPr>
        <w:rPr>
          <w:rFonts w:cs="Arial"/>
          <w:sz w:val="22"/>
        </w:rPr>
      </w:pPr>
    </w:p>
    <w:p w14:paraId="36F9AEDC" w14:textId="77777777" w:rsidR="00BB1E26" w:rsidRPr="00A2234F" w:rsidRDefault="00BB1E26" w:rsidP="005178B0">
      <w:pPr>
        <w:rPr>
          <w:rFonts w:cs="Arial"/>
          <w:sz w:val="22"/>
        </w:rPr>
      </w:pPr>
    </w:p>
    <w:p w14:paraId="23B5F841" w14:textId="77777777" w:rsidR="00BB1E26" w:rsidRPr="00A2234F" w:rsidRDefault="00BB1E26" w:rsidP="005178B0">
      <w:pPr>
        <w:rPr>
          <w:rFonts w:cs="Arial"/>
          <w:sz w:val="22"/>
        </w:rPr>
      </w:pPr>
    </w:p>
    <w:p w14:paraId="17019049" w14:textId="77777777" w:rsidR="00BB1E26" w:rsidRPr="00A2234F" w:rsidRDefault="00BB1E26" w:rsidP="005178B0">
      <w:pPr>
        <w:rPr>
          <w:rFonts w:cs="Arial"/>
          <w:sz w:val="22"/>
        </w:rPr>
      </w:pPr>
    </w:p>
    <w:p w14:paraId="3208FC9D" w14:textId="77777777" w:rsidR="00BB1E26" w:rsidRPr="00A2234F" w:rsidRDefault="00BB1E26" w:rsidP="005178B0">
      <w:pPr>
        <w:rPr>
          <w:rFonts w:cs="Arial"/>
          <w:sz w:val="22"/>
        </w:rPr>
      </w:pPr>
    </w:p>
    <w:p w14:paraId="1DCFE070" w14:textId="77777777" w:rsidR="00BB1E26" w:rsidRPr="00A2234F" w:rsidRDefault="00BB1E26" w:rsidP="005178B0">
      <w:pPr>
        <w:rPr>
          <w:rFonts w:cs="Arial"/>
          <w:sz w:val="22"/>
        </w:rPr>
      </w:pPr>
    </w:p>
    <w:p w14:paraId="4AE1F484" w14:textId="77777777" w:rsidR="00BB1E26" w:rsidRPr="00A2234F" w:rsidRDefault="00BB1E26" w:rsidP="005178B0">
      <w:pPr>
        <w:rPr>
          <w:rFonts w:cs="Arial"/>
          <w:sz w:val="22"/>
        </w:rPr>
      </w:pPr>
    </w:p>
    <w:p w14:paraId="596E3EE6" w14:textId="77777777" w:rsidR="00BB1E26" w:rsidRPr="00A2234F" w:rsidRDefault="00BB1E26" w:rsidP="005178B0">
      <w:pPr>
        <w:rPr>
          <w:rFonts w:cs="Arial"/>
          <w:sz w:val="22"/>
        </w:rPr>
      </w:pPr>
    </w:p>
    <w:p w14:paraId="756FDA50" w14:textId="77777777" w:rsidR="005A4097" w:rsidRPr="00A2234F" w:rsidRDefault="005A4097" w:rsidP="005178B0">
      <w:pPr>
        <w:rPr>
          <w:rFonts w:cs="Arial"/>
          <w:sz w:val="22"/>
        </w:rPr>
      </w:pPr>
    </w:p>
    <w:p w14:paraId="5F172A51" w14:textId="77777777" w:rsidR="005A4097" w:rsidRPr="00A2234F" w:rsidRDefault="005A4097" w:rsidP="005178B0">
      <w:pPr>
        <w:rPr>
          <w:rFonts w:cs="Arial"/>
          <w:sz w:val="22"/>
        </w:rPr>
      </w:pPr>
    </w:p>
    <w:p w14:paraId="16BF5DFD" w14:textId="77777777" w:rsidR="005A4097" w:rsidRPr="00A2234F" w:rsidRDefault="005A4097" w:rsidP="005178B0">
      <w:pPr>
        <w:rPr>
          <w:rFonts w:cs="Arial"/>
          <w:sz w:val="22"/>
        </w:rPr>
      </w:pPr>
    </w:p>
    <w:p w14:paraId="4685705A" w14:textId="77777777" w:rsidR="005A4097" w:rsidRPr="00A2234F" w:rsidRDefault="005A4097" w:rsidP="005178B0">
      <w:pPr>
        <w:rPr>
          <w:rFonts w:cs="Arial"/>
          <w:sz w:val="22"/>
        </w:rPr>
      </w:pPr>
    </w:p>
    <w:p w14:paraId="08340471" w14:textId="77777777" w:rsidR="005A4097" w:rsidRPr="00A2234F" w:rsidRDefault="005A4097" w:rsidP="005178B0">
      <w:pPr>
        <w:rPr>
          <w:rFonts w:cs="Arial"/>
          <w:sz w:val="22"/>
        </w:rPr>
      </w:pPr>
    </w:p>
    <w:p w14:paraId="4E9B0B10" w14:textId="77777777" w:rsidR="005A4097" w:rsidRPr="00A2234F" w:rsidRDefault="005A4097" w:rsidP="005178B0">
      <w:pPr>
        <w:rPr>
          <w:rFonts w:cs="Arial"/>
          <w:sz w:val="22"/>
        </w:rPr>
      </w:pPr>
    </w:p>
    <w:p w14:paraId="2D043E81" w14:textId="77777777" w:rsidR="005A4097" w:rsidRPr="00A2234F" w:rsidRDefault="005A4097" w:rsidP="005178B0">
      <w:pPr>
        <w:rPr>
          <w:rFonts w:cs="Arial"/>
          <w:sz w:val="22"/>
        </w:rPr>
      </w:pPr>
    </w:p>
    <w:p w14:paraId="16DE9E9A" w14:textId="77777777" w:rsidR="00BB1E26" w:rsidRPr="00A2234F" w:rsidRDefault="00BB1E26" w:rsidP="005178B0">
      <w:pPr>
        <w:rPr>
          <w:rFonts w:cs="Arial"/>
          <w:sz w:val="22"/>
        </w:rPr>
      </w:pPr>
    </w:p>
    <w:p w14:paraId="75773536" w14:textId="77777777" w:rsidR="00D65E75" w:rsidRPr="00A2234F" w:rsidRDefault="00354169" w:rsidP="001F614F">
      <w:pPr>
        <w:pStyle w:val="NaslovTOC"/>
        <w:spacing w:before="0"/>
        <w:rPr>
          <w:rFonts w:ascii="Arial" w:hAnsi="Arial" w:cs="Arial"/>
          <w:b w:val="0"/>
          <w:color w:val="auto"/>
          <w:sz w:val="22"/>
          <w:szCs w:val="22"/>
        </w:rPr>
      </w:pPr>
      <w:bookmarkStart w:id="0" w:name="_Toc336851729"/>
      <w:r w:rsidRPr="00A2234F">
        <w:rPr>
          <w:rFonts w:ascii="Arial" w:hAnsi="Arial" w:cs="Arial"/>
          <w:b w:val="0"/>
          <w:color w:val="auto"/>
          <w:sz w:val="22"/>
          <w:szCs w:val="22"/>
        </w:rPr>
        <w:br w:type="page"/>
      </w:r>
      <w:r w:rsidR="009B3F0C" w:rsidRPr="00A2234F">
        <w:rPr>
          <w:rFonts w:ascii="Arial" w:hAnsi="Arial" w:cs="Arial"/>
          <w:b w:val="0"/>
          <w:color w:val="auto"/>
          <w:sz w:val="22"/>
          <w:szCs w:val="22"/>
        </w:rPr>
        <w:lastRenderedPageBreak/>
        <w:t>KAZALO</w:t>
      </w:r>
    </w:p>
    <w:p w14:paraId="5014AB29" w14:textId="4864C33D" w:rsidR="00473A69"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r w:rsidRPr="00A2234F">
        <w:rPr>
          <w:rFonts w:ascii="Arial" w:hAnsi="Arial" w:cs="Arial"/>
          <w:b w:val="0"/>
          <w:sz w:val="22"/>
          <w:szCs w:val="22"/>
        </w:rPr>
        <w:fldChar w:fldCharType="begin"/>
      </w:r>
      <w:r w:rsidRPr="00A2234F">
        <w:rPr>
          <w:rFonts w:ascii="Arial" w:hAnsi="Arial" w:cs="Arial"/>
          <w:b w:val="0"/>
          <w:sz w:val="22"/>
          <w:szCs w:val="22"/>
        </w:rPr>
        <w:instrText xml:space="preserve"> TOC \o "1-5" \h \z \u </w:instrText>
      </w:r>
      <w:r w:rsidRPr="00A2234F">
        <w:rPr>
          <w:rFonts w:ascii="Arial" w:hAnsi="Arial" w:cs="Arial"/>
          <w:b w:val="0"/>
          <w:sz w:val="22"/>
          <w:szCs w:val="22"/>
        </w:rPr>
        <w:fldChar w:fldCharType="separate"/>
      </w:r>
      <w:hyperlink w:anchor="_Toc173134904" w:history="1">
        <w:r w:rsidR="00473A69" w:rsidRPr="006E3228">
          <w:rPr>
            <w:rStyle w:val="Hiperpovezava"/>
            <w:rFonts w:cs="Arial"/>
            <w:noProof/>
          </w:rPr>
          <w:t>1.</w:t>
        </w:r>
        <w:r w:rsidR="00473A69">
          <w:rPr>
            <w:rFonts w:asciiTheme="minorHAnsi" w:eastAsiaTheme="minorEastAsia" w:hAnsiTheme="minorHAnsi" w:cstheme="minorBidi"/>
            <w:b w:val="0"/>
            <w:bCs w:val="0"/>
            <w:caps w:val="0"/>
            <w:noProof/>
            <w:kern w:val="2"/>
            <w:sz w:val="24"/>
            <w:szCs w:val="24"/>
            <w:lang w:eastAsia="sl-SI"/>
            <w14:ligatures w14:val="standardContextual"/>
          </w:rPr>
          <w:tab/>
        </w:r>
        <w:r w:rsidR="00473A69" w:rsidRPr="006E3228">
          <w:rPr>
            <w:rStyle w:val="Hiperpovezava"/>
            <w:rFonts w:cs="Arial"/>
            <w:noProof/>
          </w:rPr>
          <w:t>NAROČNIK</w:t>
        </w:r>
        <w:r w:rsidR="00473A69">
          <w:rPr>
            <w:noProof/>
            <w:webHidden/>
          </w:rPr>
          <w:tab/>
        </w:r>
        <w:r w:rsidR="00473A69">
          <w:rPr>
            <w:noProof/>
            <w:webHidden/>
          </w:rPr>
          <w:fldChar w:fldCharType="begin"/>
        </w:r>
        <w:r w:rsidR="00473A69">
          <w:rPr>
            <w:noProof/>
            <w:webHidden/>
          </w:rPr>
          <w:instrText xml:space="preserve"> PAGEREF _Toc173134904 \h </w:instrText>
        </w:r>
        <w:r w:rsidR="00473A69">
          <w:rPr>
            <w:noProof/>
            <w:webHidden/>
          </w:rPr>
        </w:r>
        <w:r w:rsidR="00473A69">
          <w:rPr>
            <w:noProof/>
            <w:webHidden/>
          </w:rPr>
          <w:fldChar w:fldCharType="separate"/>
        </w:r>
        <w:r w:rsidR="00473A69">
          <w:rPr>
            <w:noProof/>
            <w:webHidden/>
          </w:rPr>
          <w:t>5</w:t>
        </w:r>
        <w:r w:rsidR="00473A69">
          <w:rPr>
            <w:noProof/>
            <w:webHidden/>
          </w:rPr>
          <w:fldChar w:fldCharType="end"/>
        </w:r>
      </w:hyperlink>
    </w:p>
    <w:p w14:paraId="43F72ED1" w14:textId="0495D0D9" w:rsidR="00473A69" w:rsidRDefault="00726E1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73134905" w:history="1">
        <w:r w:rsidR="00473A69" w:rsidRPr="006E3228">
          <w:rPr>
            <w:rStyle w:val="Hiperpovezava"/>
            <w:rFonts w:cs="Arial"/>
            <w:noProof/>
          </w:rPr>
          <w:t>2.</w:t>
        </w:r>
        <w:r w:rsidR="00473A69">
          <w:rPr>
            <w:rFonts w:asciiTheme="minorHAnsi" w:eastAsiaTheme="minorEastAsia" w:hAnsiTheme="minorHAnsi" w:cstheme="minorBidi"/>
            <w:b w:val="0"/>
            <w:bCs w:val="0"/>
            <w:caps w:val="0"/>
            <w:noProof/>
            <w:kern w:val="2"/>
            <w:sz w:val="24"/>
            <w:szCs w:val="24"/>
            <w:lang w:eastAsia="sl-SI"/>
            <w14:ligatures w14:val="standardContextual"/>
          </w:rPr>
          <w:tab/>
        </w:r>
        <w:r w:rsidR="00473A69" w:rsidRPr="006E3228">
          <w:rPr>
            <w:rStyle w:val="Hiperpovezava"/>
            <w:rFonts w:cs="Arial"/>
            <w:noProof/>
          </w:rPr>
          <w:t>OZNAKA IN PREDMET JAVNEGA NAROČILA</w:t>
        </w:r>
        <w:r w:rsidR="00473A69">
          <w:rPr>
            <w:noProof/>
            <w:webHidden/>
          </w:rPr>
          <w:tab/>
        </w:r>
        <w:r w:rsidR="00473A69">
          <w:rPr>
            <w:noProof/>
            <w:webHidden/>
          </w:rPr>
          <w:fldChar w:fldCharType="begin"/>
        </w:r>
        <w:r w:rsidR="00473A69">
          <w:rPr>
            <w:noProof/>
            <w:webHidden/>
          </w:rPr>
          <w:instrText xml:space="preserve"> PAGEREF _Toc173134905 \h </w:instrText>
        </w:r>
        <w:r w:rsidR="00473A69">
          <w:rPr>
            <w:noProof/>
            <w:webHidden/>
          </w:rPr>
        </w:r>
        <w:r w:rsidR="00473A69">
          <w:rPr>
            <w:noProof/>
            <w:webHidden/>
          </w:rPr>
          <w:fldChar w:fldCharType="separate"/>
        </w:r>
        <w:r w:rsidR="00473A69">
          <w:rPr>
            <w:noProof/>
            <w:webHidden/>
          </w:rPr>
          <w:t>5</w:t>
        </w:r>
        <w:r w:rsidR="00473A69">
          <w:rPr>
            <w:noProof/>
            <w:webHidden/>
          </w:rPr>
          <w:fldChar w:fldCharType="end"/>
        </w:r>
      </w:hyperlink>
    </w:p>
    <w:p w14:paraId="7CCBE97B" w14:textId="6B2D9597" w:rsidR="00473A69" w:rsidRDefault="00726E1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73134906" w:history="1">
        <w:r w:rsidR="00473A69" w:rsidRPr="006E3228">
          <w:rPr>
            <w:rStyle w:val="Hiperpovezava"/>
            <w:rFonts w:cs="Arial"/>
            <w:noProof/>
          </w:rPr>
          <w:t>3.</w:t>
        </w:r>
        <w:r w:rsidR="00473A69">
          <w:rPr>
            <w:rFonts w:asciiTheme="minorHAnsi" w:eastAsiaTheme="minorEastAsia" w:hAnsiTheme="minorHAnsi" w:cstheme="minorBidi"/>
            <w:b w:val="0"/>
            <w:bCs w:val="0"/>
            <w:caps w:val="0"/>
            <w:noProof/>
            <w:kern w:val="2"/>
            <w:sz w:val="24"/>
            <w:szCs w:val="24"/>
            <w:lang w:eastAsia="sl-SI"/>
            <w14:ligatures w14:val="standardContextual"/>
          </w:rPr>
          <w:tab/>
        </w:r>
        <w:r w:rsidR="00473A69" w:rsidRPr="006E3228">
          <w:rPr>
            <w:rStyle w:val="Hiperpovezava"/>
            <w:rFonts w:cs="Arial"/>
            <w:noProof/>
          </w:rPr>
          <w:t>NAČIN ODDAJE JAVNEGA NAROČILA</w:t>
        </w:r>
        <w:r w:rsidR="00473A69">
          <w:rPr>
            <w:noProof/>
            <w:webHidden/>
          </w:rPr>
          <w:tab/>
        </w:r>
        <w:r w:rsidR="00473A69">
          <w:rPr>
            <w:noProof/>
            <w:webHidden/>
          </w:rPr>
          <w:fldChar w:fldCharType="begin"/>
        </w:r>
        <w:r w:rsidR="00473A69">
          <w:rPr>
            <w:noProof/>
            <w:webHidden/>
          </w:rPr>
          <w:instrText xml:space="preserve"> PAGEREF _Toc173134906 \h </w:instrText>
        </w:r>
        <w:r w:rsidR="00473A69">
          <w:rPr>
            <w:noProof/>
            <w:webHidden/>
          </w:rPr>
        </w:r>
        <w:r w:rsidR="00473A69">
          <w:rPr>
            <w:noProof/>
            <w:webHidden/>
          </w:rPr>
          <w:fldChar w:fldCharType="separate"/>
        </w:r>
        <w:r w:rsidR="00473A69">
          <w:rPr>
            <w:noProof/>
            <w:webHidden/>
          </w:rPr>
          <w:t>5</w:t>
        </w:r>
        <w:r w:rsidR="00473A69">
          <w:rPr>
            <w:noProof/>
            <w:webHidden/>
          </w:rPr>
          <w:fldChar w:fldCharType="end"/>
        </w:r>
      </w:hyperlink>
    </w:p>
    <w:p w14:paraId="35C9008E" w14:textId="08B62357" w:rsidR="00473A69" w:rsidRDefault="00726E1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73134907" w:history="1">
        <w:r w:rsidR="00473A69" w:rsidRPr="006E3228">
          <w:rPr>
            <w:rStyle w:val="Hiperpovezava"/>
            <w:rFonts w:cs="Arial"/>
            <w:noProof/>
          </w:rPr>
          <w:t>4.</w:t>
        </w:r>
        <w:r w:rsidR="00473A69">
          <w:rPr>
            <w:rFonts w:asciiTheme="minorHAnsi" w:eastAsiaTheme="minorEastAsia" w:hAnsiTheme="minorHAnsi" w:cstheme="minorBidi"/>
            <w:b w:val="0"/>
            <w:bCs w:val="0"/>
            <w:caps w:val="0"/>
            <w:noProof/>
            <w:kern w:val="2"/>
            <w:sz w:val="24"/>
            <w:szCs w:val="24"/>
            <w:lang w:eastAsia="sl-SI"/>
            <w14:ligatures w14:val="standardContextual"/>
          </w:rPr>
          <w:tab/>
        </w:r>
        <w:r w:rsidR="00473A69" w:rsidRPr="006E3228">
          <w:rPr>
            <w:rStyle w:val="Hiperpovezava"/>
            <w:rFonts w:cs="Arial"/>
            <w:noProof/>
          </w:rPr>
          <w:t>rOK IN NAČIN PREDLOŽITVE PONUDBE</w:t>
        </w:r>
        <w:r w:rsidR="00473A69">
          <w:rPr>
            <w:noProof/>
            <w:webHidden/>
          </w:rPr>
          <w:tab/>
        </w:r>
        <w:r w:rsidR="00473A69">
          <w:rPr>
            <w:noProof/>
            <w:webHidden/>
          </w:rPr>
          <w:fldChar w:fldCharType="begin"/>
        </w:r>
        <w:r w:rsidR="00473A69">
          <w:rPr>
            <w:noProof/>
            <w:webHidden/>
          </w:rPr>
          <w:instrText xml:space="preserve"> PAGEREF _Toc173134907 \h </w:instrText>
        </w:r>
        <w:r w:rsidR="00473A69">
          <w:rPr>
            <w:noProof/>
            <w:webHidden/>
          </w:rPr>
        </w:r>
        <w:r w:rsidR="00473A69">
          <w:rPr>
            <w:noProof/>
            <w:webHidden/>
          </w:rPr>
          <w:fldChar w:fldCharType="separate"/>
        </w:r>
        <w:r w:rsidR="00473A69">
          <w:rPr>
            <w:noProof/>
            <w:webHidden/>
          </w:rPr>
          <w:t>5</w:t>
        </w:r>
        <w:r w:rsidR="00473A69">
          <w:rPr>
            <w:noProof/>
            <w:webHidden/>
          </w:rPr>
          <w:fldChar w:fldCharType="end"/>
        </w:r>
      </w:hyperlink>
    </w:p>
    <w:p w14:paraId="7B271E93" w14:textId="06F2B265" w:rsidR="00473A69" w:rsidRDefault="00726E1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73134908" w:history="1">
        <w:r w:rsidR="00473A69" w:rsidRPr="006E3228">
          <w:rPr>
            <w:rStyle w:val="Hiperpovezava"/>
            <w:rFonts w:cs="Arial"/>
            <w:noProof/>
          </w:rPr>
          <w:t>5.</w:t>
        </w:r>
        <w:r w:rsidR="00473A69">
          <w:rPr>
            <w:rFonts w:asciiTheme="minorHAnsi" w:eastAsiaTheme="minorEastAsia" w:hAnsiTheme="minorHAnsi" w:cstheme="minorBidi"/>
            <w:b w:val="0"/>
            <w:bCs w:val="0"/>
            <w:caps w:val="0"/>
            <w:noProof/>
            <w:kern w:val="2"/>
            <w:sz w:val="24"/>
            <w:szCs w:val="24"/>
            <w:lang w:eastAsia="sl-SI"/>
            <w14:ligatures w14:val="standardContextual"/>
          </w:rPr>
          <w:tab/>
        </w:r>
        <w:r w:rsidR="00473A69" w:rsidRPr="006E3228">
          <w:rPr>
            <w:rStyle w:val="Hiperpovezava"/>
            <w:rFonts w:cs="Arial"/>
            <w:noProof/>
          </w:rPr>
          <w:t>INFORMACIJE V ZVEZI Z ODPIRANJEM PONUDB</w:t>
        </w:r>
        <w:r w:rsidR="00473A69">
          <w:rPr>
            <w:noProof/>
            <w:webHidden/>
          </w:rPr>
          <w:tab/>
        </w:r>
        <w:r w:rsidR="00473A69">
          <w:rPr>
            <w:noProof/>
            <w:webHidden/>
          </w:rPr>
          <w:fldChar w:fldCharType="begin"/>
        </w:r>
        <w:r w:rsidR="00473A69">
          <w:rPr>
            <w:noProof/>
            <w:webHidden/>
          </w:rPr>
          <w:instrText xml:space="preserve"> PAGEREF _Toc173134908 \h </w:instrText>
        </w:r>
        <w:r w:rsidR="00473A69">
          <w:rPr>
            <w:noProof/>
            <w:webHidden/>
          </w:rPr>
        </w:r>
        <w:r w:rsidR="00473A69">
          <w:rPr>
            <w:noProof/>
            <w:webHidden/>
          </w:rPr>
          <w:fldChar w:fldCharType="separate"/>
        </w:r>
        <w:r w:rsidR="00473A69">
          <w:rPr>
            <w:noProof/>
            <w:webHidden/>
          </w:rPr>
          <w:t>6</w:t>
        </w:r>
        <w:r w:rsidR="00473A69">
          <w:rPr>
            <w:noProof/>
            <w:webHidden/>
          </w:rPr>
          <w:fldChar w:fldCharType="end"/>
        </w:r>
      </w:hyperlink>
    </w:p>
    <w:p w14:paraId="26CCE930" w14:textId="1D9A18BD" w:rsidR="00473A69" w:rsidRDefault="00726E1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73134909" w:history="1">
        <w:r w:rsidR="00473A69" w:rsidRPr="006E3228">
          <w:rPr>
            <w:rStyle w:val="Hiperpovezava"/>
            <w:rFonts w:cs="Arial"/>
            <w:noProof/>
          </w:rPr>
          <w:t>6.</w:t>
        </w:r>
        <w:r w:rsidR="00473A69">
          <w:rPr>
            <w:rFonts w:asciiTheme="minorHAnsi" w:eastAsiaTheme="minorEastAsia" w:hAnsiTheme="minorHAnsi" w:cstheme="minorBidi"/>
            <w:b w:val="0"/>
            <w:bCs w:val="0"/>
            <w:caps w:val="0"/>
            <w:noProof/>
            <w:kern w:val="2"/>
            <w:sz w:val="24"/>
            <w:szCs w:val="24"/>
            <w:lang w:eastAsia="sl-SI"/>
            <w14:ligatures w14:val="standardContextual"/>
          </w:rPr>
          <w:tab/>
        </w:r>
        <w:r w:rsidR="00473A69" w:rsidRPr="006E3228">
          <w:rPr>
            <w:rStyle w:val="Hiperpovezava"/>
            <w:rFonts w:cs="Arial"/>
            <w:noProof/>
          </w:rPr>
          <w:t>PRAVNA PODLAGA</w:t>
        </w:r>
        <w:r w:rsidR="00473A69">
          <w:rPr>
            <w:noProof/>
            <w:webHidden/>
          </w:rPr>
          <w:tab/>
        </w:r>
        <w:r w:rsidR="00473A69">
          <w:rPr>
            <w:noProof/>
            <w:webHidden/>
          </w:rPr>
          <w:fldChar w:fldCharType="begin"/>
        </w:r>
        <w:r w:rsidR="00473A69">
          <w:rPr>
            <w:noProof/>
            <w:webHidden/>
          </w:rPr>
          <w:instrText xml:space="preserve"> PAGEREF _Toc173134909 \h </w:instrText>
        </w:r>
        <w:r w:rsidR="00473A69">
          <w:rPr>
            <w:noProof/>
            <w:webHidden/>
          </w:rPr>
        </w:r>
        <w:r w:rsidR="00473A69">
          <w:rPr>
            <w:noProof/>
            <w:webHidden/>
          </w:rPr>
          <w:fldChar w:fldCharType="separate"/>
        </w:r>
        <w:r w:rsidR="00473A69">
          <w:rPr>
            <w:noProof/>
            <w:webHidden/>
          </w:rPr>
          <w:t>6</w:t>
        </w:r>
        <w:r w:rsidR="00473A69">
          <w:rPr>
            <w:noProof/>
            <w:webHidden/>
          </w:rPr>
          <w:fldChar w:fldCharType="end"/>
        </w:r>
      </w:hyperlink>
    </w:p>
    <w:p w14:paraId="1E1A8C9D" w14:textId="26DDBFDF" w:rsidR="00473A69" w:rsidRDefault="00726E1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73134910" w:history="1">
        <w:r w:rsidR="00473A69" w:rsidRPr="006E3228">
          <w:rPr>
            <w:rStyle w:val="Hiperpovezava"/>
            <w:rFonts w:cs="Arial"/>
            <w:noProof/>
          </w:rPr>
          <w:t>7.</w:t>
        </w:r>
        <w:r w:rsidR="00473A69">
          <w:rPr>
            <w:rFonts w:asciiTheme="minorHAnsi" w:eastAsiaTheme="minorEastAsia" w:hAnsiTheme="minorHAnsi" w:cstheme="minorBidi"/>
            <w:b w:val="0"/>
            <w:bCs w:val="0"/>
            <w:caps w:val="0"/>
            <w:noProof/>
            <w:kern w:val="2"/>
            <w:sz w:val="24"/>
            <w:szCs w:val="24"/>
            <w:lang w:eastAsia="sl-SI"/>
            <w14:ligatures w14:val="standardContextual"/>
          </w:rPr>
          <w:tab/>
        </w:r>
        <w:r w:rsidR="00473A69" w:rsidRPr="006E3228">
          <w:rPr>
            <w:rStyle w:val="Hiperpovezava"/>
            <w:rFonts w:cs="Arial"/>
            <w:noProof/>
          </w:rPr>
          <w:t>TEMELJNA PRAVILA za dostop, obvestila in pojasnila v zvezi z razpisno dokumentacijo</w:t>
        </w:r>
        <w:r w:rsidR="00473A69">
          <w:rPr>
            <w:noProof/>
            <w:webHidden/>
          </w:rPr>
          <w:tab/>
        </w:r>
        <w:r w:rsidR="00473A69">
          <w:rPr>
            <w:noProof/>
            <w:webHidden/>
          </w:rPr>
          <w:fldChar w:fldCharType="begin"/>
        </w:r>
        <w:r w:rsidR="00473A69">
          <w:rPr>
            <w:noProof/>
            <w:webHidden/>
          </w:rPr>
          <w:instrText xml:space="preserve"> PAGEREF _Toc173134910 \h </w:instrText>
        </w:r>
        <w:r w:rsidR="00473A69">
          <w:rPr>
            <w:noProof/>
            <w:webHidden/>
          </w:rPr>
        </w:r>
        <w:r w:rsidR="00473A69">
          <w:rPr>
            <w:noProof/>
            <w:webHidden/>
          </w:rPr>
          <w:fldChar w:fldCharType="separate"/>
        </w:r>
        <w:r w:rsidR="00473A69">
          <w:rPr>
            <w:noProof/>
            <w:webHidden/>
          </w:rPr>
          <w:t>6</w:t>
        </w:r>
        <w:r w:rsidR="00473A69">
          <w:rPr>
            <w:noProof/>
            <w:webHidden/>
          </w:rPr>
          <w:fldChar w:fldCharType="end"/>
        </w:r>
      </w:hyperlink>
    </w:p>
    <w:p w14:paraId="7B912305" w14:textId="55A1D260" w:rsidR="00473A69" w:rsidRDefault="00726E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73134911" w:history="1">
        <w:r w:rsidR="00473A69" w:rsidRPr="006E3228">
          <w:rPr>
            <w:rStyle w:val="Hiperpovezava"/>
            <w:rFonts w:cs="Arial"/>
            <w:noProof/>
          </w:rPr>
          <w:t>7.1</w:t>
        </w:r>
        <w:r w:rsidR="00473A69">
          <w:rPr>
            <w:rFonts w:asciiTheme="minorHAnsi" w:eastAsiaTheme="minorEastAsia" w:hAnsiTheme="minorHAnsi" w:cstheme="minorBidi"/>
            <w:smallCaps w:val="0"/>
            <w:noProof/>
            <w:kern w:val="2"/>
            <w:sz w:val="24"/>
            <w:szCs w:val="24"/>
            <w:lang w:eastAsia="sl-SI"/>
            <w14:ligatures w14:val="standardContextual"/>
          </w:rPr>
          <w:tab/>
        </w:r>
        <w:r w:rsidR="00473A69" w:rsidRPr="006E3228">
          <w:rPr>
            <w:rStyle w:val="Hiperpovezava"/>
            <w:rFonts w:cs="Arial"/>
            <w:noProof/>
          </w:rPr>
          <w:t>dostop do razpisne dokumentacije</w:t>
        </w:r>
        <w:r w:rsidR="00473A69">
          <w:rPr>
            <w:noProof/>
            <w:webHidden/>
          </w:rPr>
          <w:tab/>
        </w:r>
        <w:r w:rsidR="00473A69">
          <w:rPr>
            <w:noProof/>
            <w:webHidden/>
          </w:rPr>
          <w:fldChar w:fldCharType="begin"/>
        </w:r>
        <w:r w:rsidR="00473A69">
          <w:rPr>
            <w:noProof/>
            <w:webHidden/>
          </w:rPr>
          <w:instrText xml:space="preserve"> PAGEREF _Toc173134911 \h </w:instrText>
        </w:r>
        <w:r w:rsidR="00473A69">
          <w:rPr>
            <w:noProof/>
            <w:webHidden/>
          </w:rPr>
        </w:r>
        <w:r w:rsidR="00473A69">
          <w:rPr>
            <w:noProof/>
            <w:webHidden/>
          </w:rPr>
          <w:fldChar w:fldCharType="separate"/>
        </w:r>
        <w:r w:rsidR="00473A69">
          <w:rPr>
            <w:noProof/>
            <w:webHidden/>
          </w:rPr>
          <w:t>6</w:t>
        </w:r>
        <w:r w:rsidR="00473A69">
          <w:rPr>
            <w:noProof/>
            <w:webHidden/>
          </w:rPr>
          <w:fldChar w:fldCharType="end"/>
        </w:r>
      </w:hyperlink>
    </w:p>
    <w:p w14:paraId="09F97BAB" w14:textId="59098F3D" w:rsidR="00473A69" w:rsidRDefault="00726E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73134912" w:history="1">
        <w:r w:rsidR="00473A69" w:rsidRPr="006E3228">
          <w:rPr>
            <w:rStyle w:val="Hiperpovezava"/>
            <w:rFonts w:cs="Arial"/>
            <w:noProof/>
          </w:rPr>
          <w:t>7.2</w:t>
        </w:r>
        <w:r w:rsidR="00473A69">
          <w:rPr>
            <w:rFonts w:asciiTheme="minorHAnsi" w:eastAsiaTheme="minorEastAsia" w:hAnsiTheme="minorHAnsi" w:cstheme="minorBidi"/>
            <w:smallCaps w:val="0"/>
            <w:noProof/>
            <w:kern w:val="2"/>
            <w:sz w:val="24"/>
            <w:szCs w:val="24"/>
            <w:lang w:eastAsia="sl-SI"/>
            <w14:ligatures w14:val="standardContextual"/>
          </w:rPr>
          <w:tab/>
        </w:r>
        <w:r w:rsidR="00473A69" w:rsidRPr="006E3228">
          <w:rPr>
            <w:rStyle w:val="Hiperpovezava"/>
            <w:rFonts w:cs="Arial"/>
            <w:noProof/>
          </w:rPr>
          <w:t>obvestila in pojasnila v zvezi z razpisno dokumentacijo</w:t>
        </w:r>
        <w:r w:rsidR="00473A69">
          <w:rPr>
            <w:noProof/>
            <w:webHidden/>
          </w:rPr>
          <w:tab/>
        </w:r>
        <w:r w:rsidR="00473A69">
          <w:rPr>
            <w:noProof/>
            <w:webHidden/>
          </w:rPr>
          <w:fldChar w:fldCharType="begin"/>
        </w:r>
        <w:r w:rsidR="00473A69">
          <w:rPr>
            <w:noProof/>
            <w:webHidden/>
          </w:rPr>
          <w:instrText xml:space="preserve"> PAGEREF _Toc173134912 \h </w:instrText>
        </w:r>
        <w:r w:rsidR="00473A69">
          <w:rPr>
            <w:noProof/>
            <w:webHidden/>
          </w:rPr>
        </w:r>
        <w:r w:rsidR="00473A69">
          <w:rPr>
            <w:noProof/>
            <w:webHidden/>
          </w:rPr>
          <w:fldChar w:fldCharType="separate"/>
        </w:r>
        <w:r w:rsidR="00473A69">
          <w:rPr>
            <w:noProof/>
            <w:webHidden/>
          </w:rPr>
          <w:t>6</w:t>
        </w:r>
        <w:r w:rsidR="00473A69">
          <w:rPr>
            <w:noProof/>
            <w:webHidden/>
          </w:rPr>
          <w:fldChar w:fldCharType="end"/>
        </w:r>
      </w:hyperlink>
    </w:p>
    <w:p w14:paraId="430A048C" w14:textId="626EC130" w:rsidR="00473A69" w:rsidRDefault="00726E1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73134913" w:history="1">
        <w:r w:rsidR="00473A69" w:rsidRPr="006E3228">
          <w:rPr>
            <w:rStyle w:val="Hiperpovezava"/>
            <w:rFonts w:cs="Arial"/>
            <w:noProof/>
          </w:rPr>
          <w:t>8.</w:t>
        </w:r>
        <w:r w:rsidR="00473A69">
          <w:rPr>
            <w:rFonts w:asciiTheme="minorHAnsi" w:eastAsiaTheme="minorEastAsia" w:hAnsiTheme="minorHAnsi" w:cstheme="minorBidi"/>
            <w:b w:val="0"/>
            <w:bCs w:val="0"/>
            <w:caps w:val="0"/>
            <w:noProof/>
            <w:kern w:val="2"/>
            <w:sz w:val="24"/>
            <w:szCs w:val="24"/>
            <w:lang w:eastAsia="sl-SI"/>
            <w14:ligatures w14:val="standardContextual"/>
          </w:rPr>
          <w:tab/>
        </w:r>
        <w:r w:rsidR="00473A69" w:rsidRPr="006E3228">
          <w:rPr>
            <w:rStyle w:val="Hiperpovezava"/>
            <w:rFonts w:cs="Arial"/>
            <w:noProof/>
          </w:rPr>
          <w:t>POGOJI ZA SODELOVANJE IN RAZLOGI ZA IZKLJUČITEV</w:t>
        </w:r>
        <w:r w:rsidR="00473A69">
          <w:rPr>
            <w:noProof/>
            <w:webHidden/>
          </w:rPr>
          <w:tab/>
        </w:r>
        <w:r w:rsidR="00473A69">
          <w:rPr>
            <w:noProof/>
            <w:webHidden/>
          </w:rPr>
          <w:fldChar w:fldCharType="begin"/>
        </w:r>
        <w:r w:rsidR="00473A69">
          <w:rPr>
            <w:noProof/>
            <w:webHidden/>
          </w:rPr>
          <w:instrText xml:space="preserve"> PAGEREF _Toc173134913 \h </w:instrText>
        </w:r>
        <w:r w:rsidR="00473A69">
          <w:rPr>
            <w:noProof/>
            <w:webHidden/>
          </w:rPr>
        </w:r>
        <w:r w:rsidR="00473A69">
          <w:rPr>
            <w:noProof/>
            <w:webHidden/>
          </w:rPr>
          <w:fldChar w:fldCharType="separate"/>
        </w:r>
        <w:r w:rsidR="00473A69">
          <w:rPr>
            <w:noProof/>
            <w:webHidden/>
          </w:rPr>
          <w:t>7</w:t>
        </w:r>
        <w:r w:rsidR="00473A69">
          <w:rPr>
            <w:noProof/>
            <w:webHidden/>
          </w:rPr>
          <w:fldChar w:fldCharType="end"/>
        </w:r>
      </w:hyperlink>
    </w:p>
    <w:p w14:paraId="725D35E3" w14:textId="4AB56327" w:rsidR="00473A69" w:rsidRDefault="00726E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73134914" w:history="1">
        <w:r w:rsidR="00473A69" w:rsidRPr="006E3228">
          <w:rPr>
            <w:rStyle w:val="Hiperpovezava"/>
            <w:rFonts w:cs="Arial"/>
            <w:noProof/>
          </w:rPr>
          <w:t>8.1</w:t>
        </w:r>
        <w:r w:rsidR="00473A69">
          <w:rPr>
            <w:rFonts w:asciiTheme="minorHAnsi" w:eastAsiaTheme="minorEastAsia" w:hAnsiTheme="minorHAnsi" w:cstheme="minorBidi"/>
            <w:smallCaps w:val="0"/>
            <w:noProof/>
            <w:kern w:val="2"/>
            <w:sz w:val="24"/>
            <w:szCs w:val="24"/>
            <w:lang w:eastAsia="sl-SI"/>
            <w14:ligatures w14:val="standardContextual"/>
          </w:rPr>
          <w:tab/>
        </w:r>
        <w:r w:rsidR="00473A69" w:rsidRPr="006E3228">
          <w:rPr>
            <w:rStyle w:val="Hiperpovezava"/>
            <w:rFonts w:cs="Arial"/>
            <w:noProof/>
          </w:rPr>
          <w:t>ugotavljanje sposobnosti za sodelovanje v postopku oddaje javnega naročila in dokazila</w:t>
        </w:r>
        <w:r w:rsidR="00473A69">
          <w:rPr>
            <w:noProof/>
            <w:webHidden/>
          </w:rPr>
          <w:tab/>
        </w:r>
        <w:r w:rsidR="00473A69">
          <w:rPr>
            <w:noProof/>
            <w:webHidden/>
          </w:rPr>
          <w:fldChar w:fldCharType="begin"/>
        </w:r>
        <w:r w:rsidR="00473A69">
          <w:rPr>
            <w:noProof/>
            <w:webHidden/>
          </w:rPr>
          <w:instrText xml:space="preserve"> PAGEREF _Toc173134914 \h </w:instrText>
        </w:r>
        <w:r w:rsidR="00473A69">
          <w:rPr>
            <w:noProof/>
            <w:webHidden/>
          </w:rPr>
        </w:r>
        <w:r w:rsidR="00473A69">
          <w:rPr>
            <w:noProof/>
            <w:webHidden/>
          </w:rPr>
          <w:fldChar w:fldCharType="separate"/>
        </w:r>
        <w:r w:rsidR="00473A69">
          <w:rPr>
            <w:noProof/>
            <w:webHidden/>
          </w:rPr>
          <w:t>7</w:t>
        </w:r>
        <w:r w:rsidR="00473A69">
          <w:rPr>
            <w:noProof/>
            <w:webHidden/>
          </w:rPr>
          <w:fldChar w:fldCharType="end"/>
        </w:r>
      </w:hyperlink>
    </w:p>
    <w:p w14:paraId="7CE94D28" w14:textId="456749C1" w:rsidR="00473A69" w:rsidRDefault="00726E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73134915" w:history="1">
        <w:r w:rsidR="00473A69" w:rsidRPr="006E3228">
          <w:rPr>
            <w:rStyle w:val="Hiperpovezava"/>
            <w:rFonts w:cs="Arial"/>
            <w:iCs/>
            <w:noProof/>
          </w:rPr>
          <w:t>8.2</w:t>
        </w:r>
        <w:r w:rsidR="00473A69">
          <w:rPr>
            <w:rFonts w:asciiTheme="minorHAnsi" w:eastAsiaTheme="minorEastAsia" w:hAnsiTheme="minorHAnsi" w:cstheme="minorBidi"/>
            <w:smallCaps w:val="0"/>
            <w:noProof/>
            <w:kern w:val="2"/>
            <w:sz w:val="24"/>
            <w:szCs w:val="24"/>
            <w:lang w:eastAsia="sl-SI"/>
            <w14:ligatures w14:val="standardContextual"/>
          </w:rPr>
          <w:tab/>
        </w:r>
        <w:r w:rsidR="00473A69" w:rsidRPr="006E3228">
          <w:rPr>
            <w:rStyle w:val="Hiperpovezava"/>
            <w:rFonts w:cs="Arial"/>
            <w:iCs/>
            <w:noProof/>
          </w:rPr>
          <w:t>Razlogi za izključitev</w:t>
        </w:r>
        <w:r w:rsidR="00473A69">
          <w:rPr>
            <w:noProof/>
            <w:webHidden/>
          </w:rPr>
          <w:tab/>
        </w:r>
        <w:r w:rsidR="00473A69">
          <w:rPr>
            <w:noProof/>
            <w:webHidden/>
          </w:rPr>
          <w:fldChar w:fldCharType="begin"/>
        </w:r>
        <w:r w:rsidR="00473A69">
          <w:rPr>
            <w:noProof/>
            <w:webHidden/>
          </w:rPr>
          <w:instrText xml:space="preserve"> PAGEREF _Toc173134915 \h </w:instrText>
        </w:r>
        <w:r w:rsidR="00473A69">
          <w:rPr>
            <w:noProof/>
            <w:webHidden/>
          </w:rPr>
        </w:r>
        <w:r w:rsidR="00473A69">
          <w:rPr>
            <w:noProof/>
            <w:webHidden/>
          </w:rPr>
          <w:fldChar w:fldCharType="separate"/>
        </w:r>
        <w:r w:rsidR="00473A69">
          <w:rPr>
            <w:noProof/>
            <w:webHidden/>
          </w:rPr>
          <w:t>8</w:t>
        </w:r>
        <w:r w:rsidR="00473A69">
          <w:rPr>
            <w:noProof/>
            <w:webHidden/>
          </w:rPr>
          <w:fldChar w:fldCharType="end"/>
        </w:r>
      </w:hyperlink>
    </w:p>
    <w:p w14:paraId="1D41F5F0" w14:textId="448B06F7" w:rsidR="00473A69" w:rsidRDefault="00726E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73134916" w:history="1">
        <w:r w:rsidR="00473A69" w:rsidRPr="006E3228">
          <w:rPr>
            <w:rStyle w:val="Hiperpovezava"/>
            <w:rFonts w:cs="Arial"/>
            <w:iCs/>
            <w:noProof/>
          </w:rPr>
          <w:t>8.3</w:t>
        </w:r>
        <w:r w:rsidR="00473A69">
          <w:rPr>
            <w:rFonts w:asciiTheme="minorHAnsi" w:eastAsiaTheme="minorEastAsia" w:hAnsiTheme="minorHAnsi" w:cstheme="minorBidi"/>
            <w:smallCaps w:val="0"/>
            <w:noProof/>
            <w:kern w:val="2"/>
            <w:sz w:val="24"/>
            <w:szCs w:val="24"/>
            <w:lang w:eastAsia="sl-SI"/>
            <w14:ligatures w14:val="standardContextual"/>
          </w:rPr>
          <w:tab/>
        </w:r>
        <w:r w:rsidR="00473A69" w:rsidRPr="006E3228">
          <w:rPr>
            <w:rStyle w:val="Hiperpovezava"/>
            <w:rFonts w:cs="Arial"/>
            <w:iCs/>
            <w:noProof/>
          </w:rPr>
          <w:t>Pogoji za sodelovanje glede ustreznosti za opravljanje poklicne dejavnosti</w:t>
        </w:r>
        <w:r w:rsidR="00473A69">
          <w:rPr>
            <w:noProof/>
            <w:webHidden/>
          </w:rPr>
          <w:tab/>
        </w:r>
        <w:r w:rsidR="00473A69">
          <w:rPr>
            <w:noProof/>
            <w:webHidden/>
          </w:rPr>
          <w:fldChar w:fldCharType="begin"/>
        </w:r>
        <w:r w:rsidR="00473A69">
          <w:rPr>
            <w:noProof/>
            <w:webHidden/>
          </w:rPr>
          <w:instrText xml:space="preserve"> PAGEREF _Toc173134916 \h </w:instrText>
        </w:r>
        <w:r w:rsidR="00473A69">
          <w:rPr>
            <w:noProof/>
            <w:webHidden/>
          </w:rPr>
        </w:r>
        <w:r w:rsidR="00473A69">
          <w:rPr>
            <w:noProof/>
            <w:webHidden/>
          </w:rPr>
          <w:fldChar w:fldCharType="separate"/>
        </w:r>
        <w:r w:rsidR="00473A69">
          <w:rPr>
            <w:noProof/>
            <w:webHidden/>
          </w:rPr>
          <w:t>9</w:t>
        </w:r>
        <w:r w:rsidR="00473A69">
          <w:rPr>
            <w:noProof/>
            <w:webHidden/>
          </w:rPr>
          <w:fldChar w:fldCharType="end"/>
        </w:r>
      </w:hyperlink>
    </w:p>
    <w:p w14:paraId="0684BC27" w14:textId="4E75860C" w:rsidR="00473A69" w:rsidRDefault="00726E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73134917" w:history="1">
        <w:r w:rsidR="00473A69" w:rsidRPr="006E3228">
          <w:rPr>
            <w:rStyle w:val="Hiperpovezava"/>
            <w:rFonts w:cs="Arial"/>
            <w:iCs/>
            <w:noProof/>
          </w:rPr>
          <w:t>8.4</w:t>
        </w:r>
        <w:r w:rsidR="00473A69">
          <w:rPr>
            <w:rFonts w:asciiTheme="minorHAnsi" w:eastAsiaTheme="minorEastAsia" w:hAnsiTheme="minorHAnsi" w:cstheme="minorBidi"/>
            <w:smallCaps w:val="0"/>
            <w:noProof/>
            <w:kern w:val="2"/>
            <w:sz w:val="24"/>
            <w:szCs w:val="24"/>
            <w:lang w:eastAsia="sl-SI"/>
            <w14:ligatures w14:val="standardContextual"/>
          </w:rPr>
          <w:tab/>
        </w:r>
        <w:r w:rsidR="00473A69" w:rsidRPr="006E3228">
          <w:rPr>
            <w:rStyle w:val="Hiperpovezava"/>
            <w:rFonts w:cs="Arial"/>
            <w:iCs/>
            <w:noProof/>
          </w:rPr>
          <w:t>Pogoji za sodelovanje glede ekonomskega in finančnega položaja</w:t>
        </w:r>
        <w:r w:rsidR="00473A69">
          <w:rPr>
            <w:noProof/>
            <w:webHidden/>
          </w:rPr>
          <w:tab/>
        </w:r>
        <w:r w:rsidR="00473A69">
          <w:rPr>
            <w:noProof/>
            <w:webHidden/>
          </w:rPr>
          <w:fldChar w:fldCharType="begin"/>
        </w:r>
        <w:r w:rsidR="00473A69">
          <w:rPr>
            <w:noProof/>
            <w:webHidden/>
          </w:rPr>
          <w:instrText xml:space="preserve"> PAGEREF _Toc173134917 \h </w:instrText>
        </w:r>
        <w:r w:rsidR="00473A69">
          <w:rPr>
            <w:noProof/>
            <w:webHidden/>
          </w:rPr>
        </w:r>
        <w:r w:rsidR="00473A69">
          <w:rPr>
            <w:noProof/>
            <w:webHidden/>
          </w:rPr>
          <w:fldChar w:fldCharType="separate"/>
        </w:r>
        <w:r w:rsidR="00473A69">
          <w:rPr>
            <w:noProof/>
            <w:webHidden/>
          </w:rPr>
          <w:t>9</w:t>
        </w:r>
        <w:r w:rsidR="00473A69">
          <w:rPr>
            <w:noProof/>
            <w:webHidden/>
          </w:rPr>
          <w:fldChar w:fldCharType="end"/>
        </w:r>
      </w:hyperlink>
    </w:p>
    <w:p w14:paraId="2D32CDFB" w14:textId="09982288" w:rsidR="00473A69" w:rsidRDefault="00726E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73134918" w:history="1">
        <w:r w:rsidR="00473A69" w:rsidRPr="006E3228">
          <w:rPr>
            <w:rStyle w:val="Hiperpovezava"/>
            <w:rFonts w:cs="Arial"/>
            <w:iCs/>
            <w:noProof/>
          </w:rPr>
          <w:t>8.5</w:t>
        </w:r>
        <w:r w:rsidR="00473A69">
          <w:rPr>
            <w:rFonts w:asciiTheme="minorHAnsi" w:eastAsiaTheme="minorEastAsia" w:hAnsiTheme="minorHAnsi" w:cstheme="minorBidi"/>
            <w:smallCaps w:val="0"/>
            <w:noProof/>
            <w:kern w:val="2"/>
            <w:sz w:val="24"/>
            <w:szCs w:val="24"/>
            <w:lang w:eastAsia="sl-SI"/>
            <w14:ligatures w14:val="standardContextual"/>
          </w:rPr>
          <w:tab/>
        </w:r>
        <w:r w:rsidR="00473A69" w:rsidRPr="006E3228">
          <w:rPr>
            <w:rStyle w:val="Hiperpovezava"/>
            <w:rFonts w:cs="Arial"/>
            <w:iCs/>
            <w:noProof/>
          </w:rPr>
          <w:t>tehnični pogoji</w:t>
        </w:r>
        <w:r w:rsidR="00473A69">
          <w:rPr>
            <w:noProof/>
            <w:webHidden/>
          </w:rPr>
          <w:tab/>
        </w:r>
        <w:r w:rsidR="00473A69">
          <w:rPr>
            <w:noProof/>
            <w:webHidden/>
          </w:rPr>
          <w:fldChar w:fldCharType="begin"/>
        </w:r>
        <w:r w:rsidR="00473A69">
          <w:rPr>
            <w:noProof/>
            <w:webHidden/>
          </w:rPr>
          <w:instrText xml:space="preserve"> PAGEREF _Toc173134918 \h </w:instrText>
        </w:r>
        <w:r w:rsidR="00473A69">
          <w:rPr>
            <w:noProof/>
            <w:webHidden/>
          </w:rPr>
        </w:r>
        <w:r w:rsidR="00473A69">
          <w:rPr>
            <w:noProof/>
            <w:webHidden/>
          </w:rPr>
          <w:fldChar w:fldCharType="separate"/>
        </w:r>
        <w:r w:rsidR="00473A69">
          <w:rPr>
            <w:noProof/>
            <w:webHidden/>
          </w:rPr>
          <w:t>9</w:t>
        </w:r>
        <w:r w:rsidR="00473A69">
          <w:rPr>
            <w:noProof/>
            <w:webHidden/>
          </w:rPr>
          <w:fldChar w:fldCharType="end"/>
        </w:r>
      </w:hyperlink>
    </w:p>
    <w:p w14:paraId="1114D74D" w14:textId="1E5F7652" w:rsidR="00473A69" w:rsidRDefault="00726E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73134919" w:history="1">
        <w:r w:rsidR="00473A69" w:rsidRPr="006E3228">
          <w:rPr>
            <w:rStyle w:val="Hiperpovezava"/>
            <w:rFonts w:cs="Arial"/>
            <w:iCs/>
            <w:noProof/>
          </w:rPr>
          <w:t>8.6</w:t>
        </w:r>
        <w:r w:rsidR="00473A69">
          <w:rPr>
            <w:rFonts w:asciiTheme="minorHAnsi" w:eastAsiaTheme="minorEastAsia" w:hAnsiTheme="minorHAnsi" w:cstheme="minorBidi"/>
            <w:smallCaps w:val="0"/>
            <w:noProof/>
            <w:kern w:val="2"/>
            <w:sz w:val="24"/>
            <w:szCs w:val="24"/>
            <w:lang w:eastAsia="sl-SI"/>
            <w14:ligatures w14:val="standardContextual"/>
          </w:rPr>
          <w:tab/>
        </w:r>
        <w:r w:rsidR="00473A69" w:rsidRPr="006E3228">
          <w:rPr>
            <w:rStyle w:val="Hiperpovezava"/>
            <w:rFonts w:cs="Arial"/>
            <w:iCs/>
            <w:noProof/>
          </w:rPr>
          <w:t>Drugi pogoji</w:t>
        </w:r>
        <w:r w:rsidR="00473A69">
          <w:rPr>
            <w:noProof/>
            <w:webHidden/>
          </w:rPr>
          <w:tab/>
        </w:r>
        <w:r w:rsidR="00473A69">
          <w:rPr>
            <w:noProof/>
            <w:webHidden/>
          </w:rPr>
          <w:fldChar w:fldCharType="begin"/>
        </w:r>
        <w:r w:rsidR="00473A69">
          <w:rPr>
            <w:noProof/>
            <w:webHidden/>
          </w:rPr>
          <w:instrText xml:space="preserve"> PAGEREF _Toc173134919 \h </w:instrText>
        </w:r>
        <w:r w:rsidR="00473A69">
          <w:rPr>
            <w:noProof/>
            <w:webHidden/>
          </w:rPr>
        </w:r>
        <w:r w:rsidR="00473A69">
          <w:rPr>
            <w:noProof/>
            <w:webHidden/>
          </w:rPr>
          <w:fldChar w:fldCharType="separate"/>
        </w:r>
        <w:r w:rsidR="00473A69">
          <w:rPr>
            <w:noProof/>
            <w:webHidden/>
          </w:rPr>
          <w:t>10</w:t>
        </w:r>
        <w:r w:rsidR="00473A69">
          <w:rPr>
            <w:noProof/>
            <w:webHidden/>
          </w:rPr>
          <w:fldChar w:fldCharType="end"/>
        </w:r>
      </w:hyperlink>
    </w:p>
    <w:p w14:paraId="67945287" w14:textId="0F69943C" w:rsidR="00473A69" w:rsidRDefault="00726E13">
      <w:pPr>
        <w:pStyle w:val="Kazalovsebine1"/>
        <w:tabs>
          <w:tab w:val="left" w:pos="4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73134920" w:history="1">
        <w:r w:rsidR="00473A69" w:rsidRPr="006E3228">
          <w:rPr>
            <w:rStyle w:val="Hiperpovezava"/>
            <w:rFonts w:cs="Arial"/>
            <w:noProof/>
          </w:rPr>
          <w:t>9.</w:t>
        </w:r>
        <w:r w:rsidR="00473A69">
          <w:rPr>
            <w:rFonts w:asciiTheme="minorHAnsi" w:eastAsiaTheme="minorEastAsia" w:hAnsiTheme="minorHAnsi" w:cstheme="minorBidi"/>
            <w:b w:val="0"/>
            <w:bCs w:val="0"/>
            <w:caps w:val="0"/>
            <w:noProof/>
            <w:kern w:val="2"/>
            <w:sz w:val="24"/>
            <w:szCs w:val="24"/>
            <w:lang w:eastAsia="sl-SI"/>
            <w14:ligatures w14:val="standardContextual"/>
          </w:rPr>
          <w:tab/>
        </w:r>
        <w:r w:rsidR="00473A69" w:rsidRPr="006E3228">
          <w:rPr>
            <w:rStyle w:val="Hiperpovezava"/>
            <w:rFonts w:cs="Arial"/>
            <w:noProof/>
          </w:rPr>
          <w:t>merilo</w:t>
        </w:r>
        <w:r w:rsidR="00473A69">
          <w:rPr>
            <w:noProof/>
            <w:webHidden/>
          </w:rPr>
          <w:tab/>
        </w:r>
        <w:r w:rsidR="00473A69">
          <w:rPr>
            <w:noProof/>
            <w:webHidden/>
          </w:rPr>
          <w:fldChar w:fldCharType="begin"/>
        </w:r>
        <w:r w:rsidR="00473A69">
          <w:rPr>
            <w:noProof/>
            <w:webHidden/>
          </w:rPr>
          <w:instrText xml:space="preserve"> PAGEREF _Toc173134920 \h </w:instrText>
        </w:r>
        <w:r w:rsidR="00473A69">
          <w:rPr>
            <w:noProof/>
            <w:webHidden/>
          </w:rPr>
        </w:r>
        <w:r w:rsidR="00473A69">
          <w:rPr>
            <w:noProof/>
            <w:webHidden/>
          </w:rPr>
          <w:fldChar w:fldCharType="separate"/>
        </w:r>
        <w:r w:rsidR="00473A69">
          <w:rPr>
            <w:noProof/>
            <w:webHidden/>
          </w:rPr>
          <w:t>10</w:t>
        </w:r>
        <w:r w:rsidR="00473A69">
          <w:rPr>
            <w:noProof/>
            <w:webHidden/>
          </w:rPr>
          <w:fldChar w:fldCharType="end"/>
        </w:r>
      </w:hyperlink>
    </w:p>
    <w:p w14:paraId="402EEFAB" w14:textId="01823090" w:rsidR="00473A69" w:rsidRDefault="00726E13">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73134921" w:history="1">
        <w:r w:rsidR="00473A69" w:rsidRPr="006E3228">
          <w:rPr>
            <w:rStyle w:val="Hiperpovezava"/>
            <w:rFonts w:eastAsia="Times New Roman" w:cs="Arial"/>
            <w:noProof/>
          </w:rPr>
          <w:t>10.</w:t>
        </w:r>
        <w:r w:rsidR="00473A69">
          <w:rPr>
            <w:rFonts w:asciiTheme="minorHAnsi" w:eastAsiaTheme="minorEastAsia" w:hAnsiTheme="minorHAnsi" w:cstheme="minorBidi"/>
            <w:b w:val="0"/>
            <w:bCs w:val="0"/>
            <w:caps w:val="0"/>
            <w:noProof/>
            <w:kern w:val="2"/>
            <w:sz w:val="24"/>
            <w:szCs w:val="24"/>
            <w:lang w:eastAsia="sl-SI"/>
            <w14:ligatures w14:val="standardContextual"/>
          </w:rPr>
          <w:tab/>
        </w:r>
        <w:r w:rsidR="00473A69" w:rsidRPr="006E3228">
          <w:rPr>
            <w:rStyle w:val="Hiperpovezava"/>
            <w:rFonts w:eastAsia="Times New Roman" w:cs="Arial"/>
            <w:noProof/>
          </w:rPr>
          <w:t>ponudbena dokumentacija</w:t>
        </w:r>
        <w:r w:rsidR="00473A69">
          <w:rPr>
            <w:noProof/>
            <w:webHidden/>
          </w:rPr>
          <w:tab/>
        </w:r>
        <w:r w:rsidR="00473A69">
          <w:rPr>
            <w:noProof/>
            <w:webHidden/>
          </w:rPr>
          <w:fldChar w:fldCharType="begin"/>
        </w:r>
        <w:r w:rsidR="00473A69">
          <w:rPr>
            <w:noProof/>
            <w:webHidden/>
          </w:rPr>
          <w:instrText xml:space="preserve"> PAGEREF _Toc173134921 \h </w:instrText>
        </w:r>
        <w:r w:rsidR="00473A69">
          <w:rPr>
            <w:noProof/>
            <w:webHidden/>
          </w:rPr>
        </w:r>
        <w:r w:rsidR="00473A69">
          <w:rPr>
            <w:noProof/>
            <w:webHidden/>
          </w:rPr>
          <w:fldChar w:fldCharType="separate"/>
        </w:r>
        <w:r w:rsidR="00473A69">
          <w:rPr>
            <w:noProof/>
            <w:webHidden/>
          </w:rPr>
          <w:t>10</w:t>
        </w:r>
        <w:r w:rsidR="00473A69">
          <w:rPr>
            <w:noProof/>
            <w:webHidden/>
          </w:rPr>
          <w:fldChar w:fldCharType="end"/>
        </w:r>
      </w:hyperlink>
    </w:p>
    <w:p w14:paraId="63AD38CD" w14:textId="65508BA0" w:rsidR="00473A69" w:rsidRDefault="00726E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73134922" w:history="1">
        <w:r w:rsidR="00473A69" w:rsidRPr="006E3228">
          <w:rPr>
            <w:rStyle w:val="Hiperpovezava"/>
            <w:rFonts w:cs="Arial"/>
            <w:noProof/>
          </w:rPr>
          <w:t>10.1</w:t>
        </w:r>
        <w:r w:rsidR="00473A69">
          <w:rPr>
            <w:rFonts w:asciiTheme="minorHAnsi" w:eastAsiaTheme="minorEastAsia" w:hAnsiTheme="minorHAnsi" w:cstheme="minorBidi"/>
            <w:smallCaps w:val="0"/>
            <w:noProof/>
            <w:kern w:val="2"/>
            <w:sz w:val="24"/>
            <w:szCs w:val="24"/>
            <w:lang w:eastAsia="sl-SI"/>
            <w14:ligatures w14:val="standardContextual"/>
          </w:rPr>
          <w:tab/>
        </w:r>
        <w:r w:rsidR="00473A69" w:rsidRPr="006E3228">
          <w:rPr>
            <w:rStyle w:val="Hiperpovezava"/>
            <w:rFonts w:cs="Arial"/>
            <w:noProof/>
          </w:rPr>
          <w:t>PONUDBA</w:t>
        </w:r>
        <w:r w:rsidR="00473A69">
          <w:rPr>
            <w:noProof/>
            <w:webHidden/>
          </w:rPr>
          <w:tab/>
        </w:r>
        <w:r w:rsidR="00473A69">
          <w:rPr>
            <w:noProof/>
            <w:webHidden/>
          </w:rPr>
          <w:fldChar w:fldCharType="begin"/>
        </w:r>
        <w:r w:rsidR="00473A69">
          <w:rPr>
            <w:noProof/>
            <w:webHidden/>
          </w:rPr>
          <w:instrText xml:space="preserve"> PAGEREF _Toc173134922 \h </w:instrText>
        </w:r>
        <w:r w:rsidR="00473A69">
          <w:rPr>
            <w:noProof/>
            <w:webHidden/>
          </w:rPr>
        </w:r>
        <w:r w:rsidR="00473A69">
          <w:rPr>
            <w:noProof/>
            <w:webHidden/>
          </w:rPr>
          <w:fldChar w:fldCharType="separate"/>
        </w:r>
        <w:r w:rsidR="00473A69">
          <w:rPr>
            <w:noProof/>
            <w:webHidden/>
          </w:rPr>
          <w:t>10</w:t>
        </w:r>
        <w:r w:rsidR="00473A69">
          <w:rPr>
            <w:noProof/>
            <w:webHidden/>
          </w:rPr>
          <w:fldChar w:fldCharType="end"/>
        </w:r>
      </w:hyperlink>
    </w:p>
    <w:p w14:paraId="07690DD5" w14:textId="635685DF" w:rsidR="00473A69" w:rsidRDefault="00726E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73134923" w:history="1">
        <w:r w:rsidR="00473A69" w:rsidRPr="006E3228">
          <w:rPr>
            <w:rStyle w:val="Hiperpovezava"/>
            <w:rFonts w:cs="Arial"/>
            <w:noProof/>
          </w:rPr>
          <w:t>10.2</w:t>
        </w:r>
        <w:r w:rsidR="00473A69">
          <w:rPr>
            <w:rFonts w:asciiTheme="minorHAnsi" w:eastAsiaTheme="minorEastAsia" w:hAnsiTheme="minorHAnsi" w:cstheme="minorBidi"/>
            <w:smallCaps w:val="0"/>
            <w:noProof/>
            <w:kern w:val="2"/>
            <w:sz w:val="24"/>
            <w:szCs w:val="24"/>
            <w:lang w:eastAsia="sl-SI"/>
            <w14:ligatures w14:val="standardContextual"/>
          </w:rPr>
          <w:tab/>
        </w:r>
        <w:r w:rsidR="00473A69" w:rsidRPr="006E3228">
          <w:rPr>
            <w:rStyle w:val="Hiperpovezava"/>
            <w:rFonts w:cs="Arial"/>
            <w:noProof/>
          </w:rPr>
          <w:t>Tehnične specifikacije</w:t>
        </w:r>
        <w:r w:rsidR="00473A69">
          <w:rPr>
            <w:noProof/>
            <w:webHidden/>
          </w:rPr>
          <w:tab/>
        </w:r>
        <w:r w:rsidR="00473A69">
          <w:rPr>
            <w:noProof/>
            <w:webHidden/>
          </w:rPr>
          <w:fldChar w:fldCharType="begin"/>
        </w:r>
        <w:r w:rsidR="00473A69">
          <w:rPr>
            <w:noProof/>
            <w:webHidden/>
          </w:rPr>
          <w:instrText xml:space="preserve"> PAGEREF _Toc173134923 \h </w:instrText>
        </w:r>
        <w:r w:rsidR="00473A69">
          <w:rPr>
            <w:noProof/>
            <w:webHidden/>
          </w:rPr>
        </w:r>
        <w:r w:rsidR="00473A69">
          <w:rPr>
            <w:noProof/>
            <w:webHidden/>
          </w:rPr>
          <w:fldChar w:fldCharType="separate"/>
        </w:r>
        <w:r w:rsidR="00473A69">
          <w:rPr>
            <w:noProof/>
            <w:webHidden/>
          </w:rPr>
          <w:t>11</w:t>
        </w:r>
        <w:r w:rsidR="00473A69">
          <w:rPr>
            <w:noProof/>
            <w:webHidden/>
          </w:rPr>
          <w:fldChar w:fldCharType="end"/>
        </w:r>
      </w:hyperlink>
    </w:p>
    <w:p w14:paraId="6444536F" w14:textId="358B4C3C" w:rsidR="00473A69" w:rsidRDefault="00726E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73134924" w:history="1">
        <w:r w:rsidR="00473A69" w:rsidRPr="006E3228">
          <w:rPr>
            <w:rStyle w:val="Hiperpovezava"/>
            <w:rFonts w:cs="Arial"/>
            <w:iCs/>
            <w:noProof/>
          </w:rPr>
          <w:t>10.3</w:t>
        </w:r>
        <w:r w:rsidR="00473A69">
          <w:rPr>
            <w:rFonts w:asciiTheme="minorHAnsi" w:eastAsiaTheme="minorEastAsia" w:hAnsiTheme="minorHAnsi" w:cstheme="minorBidi"/>
            <w:smallCaps w:val="0"/>
            <w:noProof/>
            <w:kern w:val="2"/>
            <w:sz w:val="24"/>
            <w:szCs w:val="24"/>
            <w:lang w:eastAsia="sl-SI"/>
            <w14:ligatures w14:val="standardContextual"/>
          </w:rPr>
          <w:tab/>
        </w:r>
        <w:r w:rsidR="00473A69" w:rsidRPr="006E3228">
          <w:rPr>
            <w:rStyle w:val="Hiperpovezava"/>
            <w:rFonts w:cs="Arial"/>
            <w:iCs/>
            <w:noProof/>
          </w:rPr>
          <w:t>Obrazec »ESPD« za vse gospodarske subjekte</w:t>
        </w:r>
        <w:r w:rsidR="00473A69">
          <w:rPr>
            <w:noProof/>
            <w:webHidden/>
          </w:rPr>
          <w:tab/>
        </w:r>
        <w:r w:rsidR="00473A69">
          <w:rPr>
            <w:noProof/>
            <w:webHidden/>
          </w:rPr>
          <w:fldChar w:fldCharType="begin"/>
        </w:r>
        <w:r w:rsidR="00473A69">
          <w:rPr>
            <w:noProof/>
            <w:webHidden/>
          </w:rPr>
          <w:instrText xml:space="preserve"> PAGEREF _Toc173134924 \h </w:instrText>
        </w:r>
        <w:r w:rsidR="00473A69">
          <w:rPr>
            <w:noProof/>
            <w:webHidden/>
          </w:rPr>
        </w:r>
        <w:r w:rsidR="00473A69">
          <w:rPr>
            <w:noProof/>
            <w:webHidden/>
          </w:rPr>
          <w:fldChar w:fldCharType="separate"/>
        </w:r>
        <w:r w:rsidR="00473A69">
          <w:rPr>
            <w:noProof/>
            <w:webHidden/>
          </w:rPr>
          <w:t>11</w:t>
        </w:r>
        <w:r w:rsidR="00473A69">
          <w:rPr>
            <w:noProof/>
            <w:webHidden/>
          </w:rPr>
          <w:fldChar w:fldCharType="end"/>
        </w:r>
      </w:hyperlink>
    </w:p>
    <w:p w14:paraId="2C41A5DD" w14:textId="536C259F" w:rsidR="00473A69" w:rsidRDefault="00726E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73134925" w:history="1">
        <w:r w:rsidR="00473A69" w:rsidRPr="006E3228">
          <w:rPr>
            <w:rStyle w:val="Hiperpovezava"/>
            <w:noProof/>
          </w:rPr>
          <w:t>10.4</w:t>
        </w:r>
        <w:r w:rsidR="00473A69">
          <w:rPr>
            <w:rFonts w:asciiTheme="minorHAnsi" w:eastAsiaTheme="minorEastAsia" w:hAnsiTheme="minorHAnsi" w:cstheme="minorBidi"/>
            <w:smallCaps w:val="0"/>
            <w:noProof/>
            <w:kern w:val="2"/>
            <w:sz w:val="24"/>
            <w:szCs w:val="24"/>
            <w:lang w:eastAsia="sl-SI"/>
            <w14:ligatures w14:val="standardContextual"/>
          </w:rPr>
          <w:tab/>
        </w:r>
        <w:r w:rsidR="00473A69" w:rsidRPr="006E3228">
          <w:rPr>
            <w:rStyle w:val="Hiperpovezava"/>
            <w:rFonts w:cs="Arial"/>
            <w:iCs/>
            <w:noProof/>
          </w:rPr>
          <w:t>Obrazec »Predračun«</w:t>
        </w:r>
        <w:r w:rsidR="00473A69">
          <w:rPr>
            <w:noProof/>
            <w:webHidden/>
          </w:rPr>
          <w:tab/>
        </w:r>
        <w:r w:rsidR="00473A69">
          <w:rPr>
            <w:noProof/>
            <w:webHidden/>
          </w:rPr>
          <w:fldChar w:fldCharType="begin"/>
        </w:r>
        <w:r w:rsidR="00473A69">
          <w:rPr>
            <w:noProof/>
            <w:webHidden/>
          </w:rPr>
          <w:instrText xml:space="preserve"> PAGEREF _Toc173134925 \h </w:instrText>
        </w:r>
        <w:r w:rsidR="00473A69">
          <w:rPr>
            <w:noProof/>
            <w:webHidden/>
          </w:rPr>
        </w:r>
        <w:r w:rsidR="00473A69">
          <w:rPr>
            <w:noProof/>
            <w:webHidden/>
          </w:rPr>
          <w:fldChar w:fldCharType="separate"/>
        </w:r>
        <w:r w:rsidR="00473A69">
          <w:rPr>
            <w:noProof/>
            <w:webHidden/>
          </w:rPr>
          <w:t>11</w:t>
        </w:r>
        <w:r w:rsidR="00473A69">
          <w:rPr>
            <w:noProof/>
            <w:webHidden/>
          </w:rPr>
          <w:fldChar w:fldCharType="end"/>
        </w:r>
      </w:hyperlink>
    </w:p>
    <w:p w14:paraId="6D84CF45" w14:textId="640D9ABB" w:rsidR="00473A69" w:rsidRDefault="00726E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73134926" w:history="1">
        <w:r w:rsidR="00473A69" w:rsidRPr="006E3228">
          <w:rPr>
            <w:rStyle w:val="Hiperpovezava"/>
            <w:rFonts w:ascii="Arial" w:hAnsi="Arial" w:cs="Arial"/>
            <w:noProof/>
          </w:rPr>
          <w:t>10.4.1</w:t>
        </w:r>
        <w:r w:rsidR="00473A69">
          <w:rPr>
            <w:rFonts w:asciiTheme="minorHAnsi" w:eastAsiaTheme="minorEastAsia" w:hAnsiTheme="minorHAnsi" w:cstheme="minorBidi"/>
            <w:i w:val="0"/>
            <w:iCs w:val="0"/>
            <w:noProof/>
            <w:kern w:val="2"/>
            <w:sz w:val="24"/>
            <w:szCs w:val="24"/>
            <w:lang w:eastAsia="sl-SI"/>
            <w14:ligatures w14:val="standardContextual"/>
          </w:rPr>
          <w:tab/>
        </w:r>
        <w:r w:rsidR="00473A69" w:rsidRPr="006E3228">
          <w:rPr>
            <w:rStyle w:val="Hiperpovezava"/>
            <w:rFonts w:ascii="Arial" w:hAnsi="Arial" w:cs="Arial"/>
            <w:noProof/>
          </w:rPr>
          <w:t>Zavarovanje za dobro izvedbo pogodbenih obveznosti</w:t>
        </w:r>
        <w:r w:rsidR="00473A69">
          <w:rPr>
            <w:noProof/>
            <w:webHidden/>
          </w:rPr>
          <w:tab/>
        </w:r>
        <w:r w:rsidR="00473A69">
          <w:rPr>
            <w:noProof/>
            <w:webHidden/>
          </w:rPr>
          <w:fldChar w:fldCharType="begin"/>
        </w:r>
        <w:r w:rsidR="00473A69">
          <w:rPr>
            <w:noProof/>
            <w:webHidden/>
          </w:rPr>
          <w:instrText xml:space="preserve"> PAGEREF _Toc173134926 \h </w:instrText>
        </w:r>
        <w:r w:rsidR="00473A69">
          <w:rPr>
            <w:noProof/>
            <w:webHidden/>
          </w:rPr>
        </w:r>
        <w:r w:rsidR="00473A69">
          <w:rPr>
            <w:noProof/>
            <w:webHidden/>
          </w:rPr>
          <w:fldChar w:fldCharType="separate"/>
        </w:r>
        <w:r w:rsidR="00473A69">
          <w:rPr>
            <w:noProof/>
            <w:webHidden/>
          </w:rPr>
          <w:t>12</w:t>
        </w:r>
        <w:r w:rsidR="00473A69">
          <w:rPr>
            <w:noProof/>
            <w:webHidden/>
          </w:rPr>
          <w:fldChar w:fldCharType="end"/>
        </w:r>
      </w:hyperlink>
    </w:p>
    <w:p w14:paraId="1B108EEB" w14:textId="776EE280" w:rsidR="00473A69" w:rsidRDefault="00726E13">
      <w:pPr>
        <w:pStyle w:val="Kazalovsebine2"/>
        <w:tabs>
          <w:tab w:val="left" w:pos="800"/>
          <w:tab w:val="right" w:leader="dot" w:pos="9060"/>
        </w:tabs>
        <w:rPr>
          <w:rFonts w:asciiTheme="minorHAnsi" w:eastAsiaTheme="minorEastAsia" w:hAnsiTheme="minorHAnsi" w:cstheme="minorBidi"/>
          <w:smallCaps w:val="0"/>
          <w:noProof/>
          <w:kern w:val="2"/>
          <w:sz w:val="24"/>
          <w:szCs w:val="24"/>
          <w:lang w:eastAsia="sl-SI"/>
          <w14:ligatures w14:val="standardContextual"/>
        </w:rPr>
      </w:pPr>
      <w:hyperlink w:anchor="_Toc173134927" w:history="1">
        <w:r w:rsidR="00473A69" w:rsidRPr="006E3228">
          <w:rPr>
            <w:rStyle w:val="Hiperpovezava"/>
            <w:rFonts w:cs="Arial"/>
            <w:noProof/>
          </w:rPr>
          <w:t>10.5</w:t>
        </w:r>
        <w:r w:rsidR="00473A69">
          <w:rPr>
            <w:rFonts w:asciiTheme="minorHAnsi" w:eastAsiaTheme="minorEastAsia" w:hAnsiTheme="minorHAnsi" w:cstheme="minorBidi"/>
            <w:smallCaps w:val="0"/>
            <w:noProof/>
            <w:kern w:val="2"/>
            <w:sz w:val="24"/>
            <w:szCs w:val="24"/>
            <w:lang w:eastAsia="sl-SI"/>
            <w14:ligatures w14:val="standardContextual"/>
          </w:rPr>
          <w:tab/>
        </w:r>
        <w:r w:rsidR="00473A69" w:rsidRPr="006E3228">
          <w:rPr>
            <w:rStyle w:val="Hiperpovezava"/>
            <w:rFonts w:cs="Arial"/>
            <w:noProof/>
          </w:rPr>
          <w:t>Druga določila za pripravo ponudbe</w:t>
        </w:r>
        <w:r w:rsidR="00473A69">
          <w:rPr>
            <w:noProof/>
            <w:webHidden/>
          </w:rPr>
          <w:tab/>
        </w:r>
        <w:r w:rsidR="00473A69">
          <w:rPr>
            <w:noProof/>
            <w:webHidden/>
          </w:rPr>
          <w:fldChar w:fldCharType="begin"/>
        </w:r>
        <w:r w:rsidR="00473A69">
          <w:rPr>
            <w:noProof/>
            <w:webHidden/>
          </w:rPr>
          <w:instrText xml:space="preserve"> PAGEREF _Toc173134927 \h </w:instrText>
        </w:r>
        <w:r w:rsidR="00473A69">
          <w:rPr>
            <w:noProof/>
            <w:webHidden/>
          </w:rPr>
        </w:r>
        <w:r w:rsidR="00473A69">
          <w:rPr>
            <w:noProof/>
            <w:webHidden/>
          </w:rPr>
          <w:fldChar w:fldCharType="separate"/>
        </w:r>
        <w:r w:rsidR="00473A69">
          <w:rPr>
            <w:noProof/>
            <w:webHidden/>
          </w:rPr>
          <w:t>12</w:t>
        </w:r>
        <w:r w:rsidR="00473A69">
          <w:rPr>
            <w:noProof/>
            <w:webHidden/>
          </w:rPr>
          <w:fldChar w:fldCharType="end"/>
        </w:r>
      </w:hyperlink>
    </w:p>
    <w:p w14:paraId="654782CB" w14:textId="1040C032" w:rsidR="00473A69" w:rsidRDefault="00726E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73134928" w:history="1">
        <w:r w:rsidR="00473A69" w:rsidRPr="006E3228">
          <w:rPr>
            <w:rStyle w:val="Hiperpovezava"/>
            <w:rFonts w:ascii="Arial" w:hAnsi="Arial" w:cs="Arial"/>
            <w:noProof/>
          </w:rPr>
          <w:t>10.5.1</w:t>
        </w:r>
        <w:r w:rsidR="00473A69">
          <w:rPr>
            <w:rFonts w:asciiTheme="minorHAnsi" w:eastAsiaTheme="minorEastAsia" w:hAnsiTheme="minorHAnsi" w:cstheme="minorBidi"/>
            <w:i w:val="0"/>
            <w:iCs w:val="0"/>
            <w:noProof/>
            <w:kern w:val="2"/>
            <w:sz w:val="24"/>
            <w:szCs w:val="24"/>
            <w:lang w:eastAsia="sl-SI"/>
            <w14:ligatures w14:val="standardContextual"/>
          </w:rPr>
          <w:tab/>
        </w:r>
        <w:r w:rsidR="00473A69" w:rsidRPr="006E3228">
          <w:rPr>
            <w:rStyle w:val="Hiperpovezava"/>
            <w:rFonts w:ascii="Arial" w:hAnsi="Arial" w:cs="Arial"/>
            <w:noProof/>
          </w:rPr>
          <w:t>Skupna ponudba</w:t>
        </w:r>
        <w:r w:rsidR="00473A69">
          <w:rPr>
            <w:noProof/>
            <w:webHidden/>
          </w:rPr>
          <w:tab/>
        </w:r>
        <w:r w:rsidR="00473A69">
          <w:rPr>
            <w:noProof/>
            <w:webHidden/>
          </w:rPr>
          <w:fldChar w:fldCharType="begin"/>
        </w:r>
        <w:r w:rsidR="00473A69">
          <w:rPr>
            <w:noProof/>
            <w:webHidden/>
          </w:rPr>
          <w:instrText xml:space="preserve"> PAGEREF _Toc173134928 \h </w:instrText>
        </w:r>
        <w:r w:rsidR="00473A69">
          <w:rPr>
            <w:noProof/>
            <w:webHidden/>
          </w:rPr>
        </w:r>
        <w:r w:rsidR="00473A69">
          <w:rPr>
            <w:noProof/>
            <w:webHidden/>
          </w:rPr>
          <w:fldChar w:fldCharType="separate"/>
        </w:r>
        <w:r w:rsidR="00473A69">
          <w:rPr>
            <w:noProof/>
            <w:webHidden/>
          </w:rPr>
          <w:t>13</w:t>
        </w:r>
        <w:r w:rsidR="00473A69">
          <w:rPr>
            <w:noProof/>
            <w:webHidden/>
          </w:rPr>
          <w:fldChar w:fldCharType="end"/>
        </w:r>
      </w:hyperlink>
    </w:p>
    <w:p w14:paraId="03719325" w14:textId="1F0F0234" w:rsidR="00473A69" w:rsidRDefault="00726E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73134929" w:history="1">
        <w:r w:rsidR="00473A69" w:rsidRPr="006E3228">
          <w:rPr>
            <w:rStyle w:val="Hiperpovezava"/>
            <w:rFonts w:ascii="Arial" w:hAnsi="Arial" w:cs="Arial"/>
            <w:noProof/>
          </w:rPr>
          <w:t>10.5.2</w:t>
        </w:r>
        <w:r w:rsidR="00473A69">
          <w:rPr>
            <w:rFonts w:asciiTheme="minorHAnsi" w:eastAsiaTheme="minorEastAsia" w:hAnsiTheme="minorHAnsi" w:cstheme="minorBidi"/>
            <w:i w:val="0"/>
            <w:iCs w:val="0"/>
            <w:noProof/>
            <w:kern w:val="2"/>
            <w:sz w:val="24"/>
            <w:szCs w:val="24"/>
            <w:lang w:eastAsia="sl-SI"/>
            <w14:ligatures w14:val="standardContextual"/>
          </w:rPr>
          <w:tab/>
        </w:r>
        <w:r w:rsidR="00473A69" w:rsidRPr="006E3228">
          <w:rPr>
            <w:rStyle w:val="Hiperpovezava"/>
            <w:rFonts w:ascii="Arial" w:hAnsi="Arial" w:cs="Arial"/>
            <w:noProof/>
          </w:rPr>
          <w:t>Ponudba s podizvajalci</w:t>
        </w:r>
        <w:r w:rsidR="00473A69">
          <w:rPr>
            <w:noProof/>
            <w:webHidden/>
          </w:rPr>
          <w:tab/>
        </w:r>
        <w:r w:rsidR="00473A69">
          <w:rPr>
            <w:noProof/>
            <w:webHidden/>
          </w:rPr>
          <w:fldChar w:fldCharType="begin"/>
        </w:r>
        <w:r w:rsidR="00473A69">
          <w:rPr>
            <w:noProof/>
            <w:webHidden/>
          </w:rPr>
          <w:instrText xml:space="preserve"> PAGEREF _Toc173134929 \h </w:instrText>
        </w:r>
        <w:r w:rsidR="00473A69">
          <w:rPr>
            <w:noProof/>
            <w:webHidden/>
          </w:rPr>
        </w:r>
        <w:r w:rsidR="00473A69">
          <w:rPr>
            <w:noProof/>
            <w:webHidden/>
          </w:rPr>
          <w:fldChar w:fldCharType="separate"/>
        </w:r>
        <w:r w:rsidR="00473A69">
          <w:rPr>
            <w:noProof/>
            <w:webHidden/>
          </w:rPr>
          <w:t>13</w:t>
        </w:r>
        <w:r w:rsidR="00473A69">
          <w:rPr>
            <w:noProof/>
            <w:webHidden/>
          </w:rPr>
          <w:fldChar w:fldCharType="end"/>
        </w:r>
      </w:hyperlink>
    </w:p>
    <w:p w14:paraId="3726AD69" w14:textId="38E62576" w:rsidR="00473A69" w:rsidRDefault="00726E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73134930" w:history="1">
        <w:r w:rsidR="00473A69" w:rsidRPr="006E3228">
          <w:rPr>
            <w:rStyle w:val="Hiperpovezava"/>
            <w:rFonts w:ascii="Arial" w:hAnsi="Arial" w:cs="Arial"/>
            <w:noProof/>
          </w:rPr>
          <w:t>10.5.3</w:t>
        </w:r>
        <w:r w:rsidR="00473A69">
          <w:rPr>
            <w:rFonts w:asciiTheme="minorHAnsi" w:eastAsiaTheme="minorEastAsia" w:hAnsiTheme="minorHAnsi" w:cstheme="minorBidi"/>
            <w:i w:val="0"/>
            <w:iCs w:val="0"/>
            <w:noProof/>
            <w:kern w:val="2"/>
            <w:sz w:val="24"/>
            <w:szCs w:val="24"/>
            <w:lang w:eastAsia="sl-SI"/>
            <w14:ligatures w14:val="standardContextual"/>
          </w:rPr>
          <w:tab/>
        </w:r>
        <w:r w:rsidR="00473A69" w:rsidRPr="006E3228">
          <w:rPr>
            <w:rStyle w:val="Hiperpovezava"/>
            <w:rFonts w:ascii="Arial" w:hAnsi="Arial" w:cs="Arial"/>
            <w:noProof/>
          </w:rPr>
          <w:t>Variantne ponudbe</w:t>
        </w:r>
        <w:r w:rsidR="00473A69">
          <w:rPr>
            <w:noProof/>
            <w:webHidden/>
          </w:rPr>
          <w:tab/>
        </w:r>
        <w:r w:rsidR="00473A69">
          <w:rPr>
            <w:noProof/>
            <w:webHidden/>
          </w:rPr>
          <w:fldChar w:fldCharType="begin"/>
        </w:r>
        <w:r w:rsidR="00473A69">
          <w:rPr>
            <w:noProof/>
            <w:webHidden/>
          </w:rPr>
          <w:instrText xml:space="preserve"> PAGEREF _Toc173134930 \h </w:instrText>
        </w:r>
        <w:r w:rsidR="00473A69">
          <w:rPr>
            <w:noProof/>
            <w:webHidden/>
          </w:rPr>
        </w:r>
        <w:r w:rsidR="00473A69">
          <w:rPr>
            <w:noProof/>
            <w:webHidden/>
          </w:rPr>
          <w:fldChar w:fldCharType="separate"/>
        </w:r>
        <w:r w:rsidR="00473A69">
          <w:rPr>
            <w:noProof/>
            <w:webHidden/>
          </w:rPr>
          <w:t>14</w:t>
        </w:r>
        <w:r w:rsidR="00473A69">
          <w:rPr>
            <w:noProof/>
            <w:webHidden/>
          </w:rPr>
          <w:fldChar w:fldCharType="end"/>
        </w:r>
      </w:hyperlink>
    </w:p>
    <w:p w14:paraId="61D76D1C" w14:textId="7D4287AF" w:rsidR="00473A69" w:rsidRDefault="00726E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73134931" w:history="1">
        <w:r w:rsidR="00473A69" w:rsidRPr="006E3228">
          <w:rPr>
            <w:rStyle w:val="Hiperpovezava"/>
            <w:rFonts w:ascii="Arial" w:hAnsi="Arial" w:cs="Arial"/>
            <w:noProof/>
          </w:rPr>
          <w:t>10.5.4</w:t>
        </w:r>
        <w:r w:rsidR="00473A69">
          <w:rPr>
            <w:rFonts w:asciiTheme="minorHAnsi" w:eastAsiaTheme="minorEastAsia" w:hAnsiTheme="minorHAnsi" w:cstheme="minorBidi"/>
            <w:i w:val="0"/>
            <w:iCs w:val="0"/>
            <w:noProof/>
            <w:kern w:val="2"/>
            <w:sz w:val="24"/>
            <w:szCs w:val="24"/>
            <w:lang w:eastAsia="sl-SI"/>
            <w14:ligatures w14:val="standardContextual"/>
          </w:rPr>
          <w:tab/>
        </w:r>
        <w:r w:rsidR="00473A69" w:rsidRPr="006E3228">
          <w:rPr>
            <w:rStyle w:val="Hiperpovezava"/>
            <w:rFonts w:ascii="Arial" w:hAnsi="Arial" w:cs="Arial"/>
            <w:noProof/>
          </w:rPr>
          <w:t>Jezik ponudbe</w:t>
        </w:r>
        <w:r w:rsidR="00473A69">
          <w:rPr>
            <w:noProof/>
            <w:webHidden/>
          </w:rPr>
          <w:tab/>
        </w:r>
        <w:r w:rsidR="00473A69">
          <w:rPr>
            <w:noProof/>
            <w:webHidden/>
          </w:rPr>
          <w:fldChar w:fldCharType="begin"/>
        </w:r>
        <w:r w:rsidR="00473A69">
          <w:rPr>
            <w:noProof/>
            <w:webHidden/>
          </w:rPr>
          <w:instrText xml:space="preserve"> PAGEREF _Toc173134931 \h </w:instrText>
        </w:r>
        <w:r w:rsidR="00473A69">
          <w:rPr>
            <w:noProof/>
            <w:webHidden/>
          </w:rPr>
        </w:r>
        <w:r w:rsidR="00473A69">
          <w:rPr>
            <w:noProof/>
            <w:webHidden/>
          </w:rPr>
          <w:fldChar w:fldCharType="separate"/>
        </w:r>
        <w:r w:rsidR="00473A69">
          <w:rPr>
            <w:noProof/>
            <w:webHidden/>
          </w:rPr>
          <w:t>14</w:t>
        </w:r>
        <w:r w:rsidR="00473A69">
          <w:rPr>
            <w:noProof/>
            <w:webHidden/>
          </w:rPr>
          <w:fldChar w:fldCharType="end"/>
        </w:r>
      </w:hyperlink>
    </w:p>
    <w:p w14:paraId="2081AE74" w14:textId="32F8D75C" w:rsidR="00473A69" w:rsidRDefault="00726E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73134932" w:history="1">
        <w:r w:rsidR="00473A69" w:rsidRPr="006E3228">
          <w:rPr>
            <w:rStyle w:val="Hiperpovezava"/>
            <w:rFonts w:ascii="Arial" w:hAnsi="Arial" w:cs="Arial"/>
            <w:noProof/>
          </w:rPr>
          <w:t>10.5.5</w:t>
        </w:r>
        <w:r w:rsidR="00473A69">
          <w:rPr>
            <w:rFonts w:asciiTheme="minorHAnsi" w:eastAsiaTheme="minorEastAsia" w:hAnsiTheme="minorHAnsi" w:cstheme="minorBidi"/>
            <w:i w:val="0"/>
            <w:iCs w:val="0"/>
            <w:noProof/>
            <w:kern w:val="2"/>
            <w:sz w:val="24"/>
            <w:szCs w:val="24"/>
            <w:lang w:eastAsia="sl-SI"/>
            <w14:ligatures w14:val="standardContextual"/>
          </w:rPr>
          <w:tab/>
        </w:r>
        <w:r w:rsidR="00473A69" w:rsidRPr="006E3228">
          <w:rPr>
            <w:rStyle w:val="Hiperpovezava"/>
            <w:rFonts w:ascii="Arial" w:hAnsi="Arial" w:cs="Arial"/>
            <w:noProof/>
          </w:rPr>
          <w:t>Priprava in oddaja ponudbe v sistemu e-JN</w:t>
        </w:r>
        <w:r w:rsidR="00473A69">
          <w:rPr>
            <w:noProof/>
            <w:webHidden/>
          </w:rPr>
          <w:tab/>
        </w:r>
        <w:r w:rsidR="00473A69">
          <w:rPr>
            <w:noProof/>
            <w:webHidden/>
          </w:rPr>
          <w:fldChar w:fldCharType="begin"/>
        </w:r>
        <w:r w:rsidR="00473A69">
          <w:rPr>
            <w:noProof/>
            <w:webHidden/>
          </w:rPr>
          <w:instrText xml:space="preserve"> PAGEREF _Toc173134932 \h </w:instrText>
        </w:r>
        <w:r w:rsidR="00473A69">
          <w:rPr>
            <w:noProof/>
            <w:webHidden/>
          </w:rPr>
        </w:r>
        <w:r w:rsidR="00473A69">
          <w:rPr>
            <w:noProof/>
            <w:webHidden/>
          </w:rPr>
          <w:fldChar w:fldCharType="separate"/>
        </w:r>
        <w:r w:rsidR="00473A69">
          <w:rPr>
            <w:noProof/>
            <w:webHidden/>
          </w:rPr>
          <w:t>14</w:t>
        </w:r>
        <w:r w:rsidR="00473A69">
          <w:rPr>
            <w:noProof/>
            <w:webHidden/>
          </w:rPr>
          <w:fldChar w:fldCharType="end"/>
        </w:r>
      </w:hyperlink>
    </w:p>
    <w:p w14:paraId="2A0E6578" w14:textId="592EC848" w:rsidR="00473A69" w:rsidRDefault="00726E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73134933" w:history="1">
        <w:r w:rsidR="00473A69" w:rsidRPr="006E3228">
          <w:rPr>
            <w:rStyle w:val="Hiperpovezava"/>
            <w:rFonts w:ascii="Arial" w:hAnsi="Arial" w:cs="Arial"/>
            <w:noProof/>
          </w:rPr>
          <w:t>10.5.6</w:t>
        </w:r>
        <w:r w:rsidR="00473A69">
          <w:rPr>
            <w:rFonts w:asciiTheme="minorHAnsi" w:eastAsiaTheme="minorEastAsia" w:hAnsiTheme="minorHAnsi" w:cstheme="minorBidi"/>
            <w:i w:val="0"/>
            <w:iCs w:val="0"/>
            <w:noProof/>
            <w:kern w:val="2"/>
            <w:sz w:val="24"/>
            <w:szCs w:val="24"/>
            <w:lang w:eastAsia="sl-SI"/>
            <w14:ligatures w14:val="standardContextual"/>
          </w:rPr>
          <w:tab/>
        </w:r>
        <w:r w:rsidR="00473A69" w:rsidRPr="006E3228">
          <w:rPr>
            <w:rStyle w:val="Hiperpovezava"/>
            <w:rFonts w:ascii="Arial" w:hAnsi="Arial" w:cs="Arial"/>
            <w:noProof/>
          </w:rPr>
          <w:t>Veljavnost ponudbe</w:t>
        </w:r>
        <w:r w:rsidR="00473A69">
          <w:rPr>
            <w:noProof/>
            <w:webHidden/>
          </w:rPr>
          <w:tab/>
        </w:r>
        <w:r w:rsidR="00473A69">
          <w:rPr>
            <w:noProof/>
            <w:webHidden/>
          </w:rPr>
          <w:fldChar w:fldCharType="begin"/>
        </w:r>
        <w:r w:rsidR="00473A69">
          <w:rPr>
            <w:noProof/>
            <w:webHidden/>
          </w:rPr>
          <w:instrText xml:space="preserve"> PAGEREF _Toc173134933 \h </w:instrText>
        </w:r>
        <w:r w:rsidR="00473A69">
          <w:rPr>
            <w:noProof/>
            <w:webHidden/>
          </w:rPr>
        </w:r>
        <w:r w:rsidR="00473A69">
          <w:rPr>
            <w:noProof/>
            <w:webHidden/>
          </w:rPr>
          <w:fldChar w:fldCharType="separate"/>
        </w:r>
        <w:r w:rsidR="00473A69">
          <w:rPr>
            <w:noProof/>
            <w:webHidden/>
          </w:rPr>
          <w:t>14</w:t>
        </w:r>
        <w:r w:rsidR="00473A69">
          <w:rPr>
            <w:noProof/>
            <w:webHidden/>
          </w:rPr>
          <w:fldChar w:fldCharType="end"/>
        </w:r>
      </w:hyperlink>
    </w:p>
    <w:p w14:paraId="05577175" w14:textId="1D2B9F30" w:rsidR="00473A69" w:rsidRDefault="00726E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73134934" w:history="1">
        <w:r w:rsidR="00473A69" w:rsidRPr="006E3228">
          <w:rPr>
            <w:rStyle w:val="Hiperpovezava"/>
            <w:rFonts w:ascii="Arial" w:hAnsi="Arial" w:cs="Arial"/>
            <w:noProof/>
          </w:rPr>
          <w:t>10.5.7</w:t>
        </w:r>
        <w:r w:rsidR="00473A69">
          <w:rPr>
            <w:rFonts w:asciiTheme="minorHAnsi" w:eastAsiaTheme="minorEastAsia" w:hAnsiTheme="minorHAnsi" w:cstheme="minorBidi"/>
            <w:i w:val="0"/>
            <w:iCs w:val="0"/>
            <w:noProof/>
            <w:kern w:val="2"/>
            <w:sz w:val="24"/>
            <w:szCs w:val="24"/>
            <w:lang w:eastAsia="sl-SI"/>
            <w14:ligatures w14:val="standardContextual"/>
          </w:rPr>
          <w:tab/>
        </w:r>
        <w:r w:rsidR="00473A69" w:rsidRPr="006E3228">
          <w:rPr>
            <w:rStyle w:val="Hiperpovezava"/>
            <w:rFonts w:ascii="Arial" w:hAnsi="Arial" w:cs="Arial"/>
            <w:noProof/>
          </w:rPr>
          <w:t>Stroški ponudbe</w:t>
        </w:r>
        <w:r w:rsidR="00473A69">
          <w:rPr>
            <w:noProof/>
            <w:webHidden/>
          </w:rPr>
          <w:tab/>
        </w:r>
        <w:r w:rsidR="00473A69">
          <w:rPr>
            <w:noProof/>
            <w:webHidden/>
          </w:rPr>
          <w:fldChar w:fldCharType="begin"/>
        </w:r>
        <w:r w:rsidR="00473A69">
          <w:rPr>
            <w:noProof/>
            <w:webHidden/>
          </w:rPr>
          <w:instrText xml:space="preserve"> PAGEREF _Toc173134934 \h </w:instrText>
        </w:r>
        <w:r w:rsidR="00473A69">
          <w:rPr>
            <w:noProof/>
            <w:webHidden/>
          </w:rPr>
        </w:r>
        <w:r w:rsidR="00473A69">
          <w:rPr>
            <w:noProof/>
            <w:webHidden/>
          </w:rPr>
          <w:fldChar w:fldCharType="separate"/>
        </w:r>
        <w:r w:rsidR="00473A69">
          <w:rPr>
            <w:noProof/>
            <w:webHidden/>
          </w:rPr>
          <w:t>15</w:t>
        </w:r>
        <w:r w:rsidR="00473A69">
          <w:rPr>
            <w:noProof/>
            <w:webHidden/>
          </w:rPr>
          <w:fldChar w:fldCharType="end"/>
        </w:r>
      </w:hyperlink>
    </w:p>
    <w:p w14:paraId="06A84636" w14:textId="00A86C7B" w:rsidR="00473A69" w:rsidRDefault="00726E13">
      <w:pPr>
        <w:pStyle w:val="Kazalovsebine3"/>
        <w:tabs>
          <w:tab w:val="left" w:pos="1200"/>
          <w:tab w:val="right" w:leader="dot" w:pos="9060"/>
        </w:tabs>
        <w:rPr>
          <w:rFonts w:asciiTheme="minorHAnsi" w:eastAsiaTheme="minorEastAsia" w:hAnsiTheme="minorHAnsi" w:cstheme="minorBidi"/>
          <w:i w:val="0"/>
          <w:iCs w:val="0"/>
          <w:noProof/>
          <w:kern w:val="2"/>
          <w:sz w:val="24"/>
          <w:szCs w:val="24"/>
          <w:lang w:eastAsia="sl-SI"/>
          <w14:ligatures w14:val="standardContextual"/>
        </w:rPr>
      </w:pPr>
      <w:hyperlink w:anchor="_Toc173134935" w:history="1">
        <w:r w:rsidR="00473A69" w:rsidRPr="006E3228">
          <w:rPr>
            <w:rStyle w:val="Hiperpovezava"/>
            <w:rFonts w:ascii="Arial" w:hAnsi="Arial" w:cs="Arial"/>
            <w:noProof/>
          </w:rPr>
          <w:t>10.5.8</w:t>
        </w:r>
        <w:r w:rsidR="00473A69">
          <w:rPr>
            <w:rFonts w:asciiTheme="minorHAnsi" w:eastAsiaTheme="minorEastAsia" w:hAnsiTheme="minorHAnsi" w:cstheme="minorBidi"/>
            <w:i w:val="0"/>
            <w:iCs w:val="0"/>
            <w:noProof/>
            <w:kern w:val="2"/>
            <w:sz w:val="24"/>
            <w:szCs w:val="24"/>
            <w:lang w:eastAsia="sl-SI"/>
            <w14:ligatures w14:val="standardContextual"/>
          </w:rPr>
          <w:tab/>
        </w:r>
        <w:r w:rsidR="00473A69" w:rsidRPr="006E3228">
          <w:rPr>
            <w:rStyle w:val="Hiperpovezava"/>
            <w:rFonts w:ascii="Arial" w:hAnsi="Arial" w:cs="Arial"/>
            <w:noProof/>
          </w:rPr>
          <w:t>Protikorupcijsko določilo</w:t>
        </w:r>
        <w:r w:rsidR="00473A69">
          <w:rPr>
            <w:noProof/>
            <w:webHidden/>
          </w:rPr>
          <w:tab/>
        </w:r>
        <w:r w:rsidR="00473A69">
          <w:rPr>
            <w:noProof/>
            <w:webHidden/>
          </w:rPr>
          <w:fldChar w:fldCharType="begin"/>
        </w:r>
        <w:r w:rsidR="00473A69">
          <w:rPr>
            <w:noProof/>
            <w:webHidden/>
          </w:rPr>
          <w:instrText xml:space="preserve"> PAGEREF _Toc173134935 \h </w:instrText>
        </w:r>
        <w:r w:rsidR="00473A69">
          <w:rPr>
            <w:noProof/>
            <w:webHidden/>
          </w:rPr>
        </w:r>
        <w:r w:rsidR="00473A69">
          <w:rPr>
            <w:noProof/>
            <w:webHidden/>
          </w:rPr>
          <w:fldChar w:fldCharType="separate"/>
        </w:r>
        <w:r w:rsidR="00473A69">
          <w:rPr>
            <w:noProof/>
            <w:webHidden/>
          </w:rPr>
          <w:t>15</w:t>
        </w:r>
        <w:r w:rsidR="00473A69">
          <w:rPr>
            <w:noProof/>
            <w:webHidden/>
          </w:rPr>
          <w:fldChar w:fldCharType="end"/>
        </w:r>
      </w:hyperlink>
    </w:p>
    <w:p w14:paraId="009A3BA5" w14:textId="558BF0C7" w:rsidR="00473A69" w:rsidRDefault="00726E13">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73134936" w:history="1">
        <w:r w:rsidR="00473A69" w:rsidRPr="006E3228">
          <w:rPr>
            <w:rStyle w:val="Hiperpovezava"/>
            <w:rFonts w:cs="Arial"/>
            <w:noProof/>
          </w:rPr>
          <w:t>11.</w:t>
        </w:r>
        <w:r w:rsidR="00473A69">
          <w:rPr>
            <w:rFonts w:asciiTheme="minorHAnsi" w:eastAsiaTheme="minorEastAsia" w:hAnsiTheme="minorHAnsi" w:cstheme="minorBidi"/>
            <w:b w:val="0"/>
            <w:bCs w:val="0"/>
            <w:caps w:val="0"/>
            <w:noProof/>
            <w:kern w:val="2"/>
            <w:sz w:val="24"/>
            <w:szCs w:val="24"/>
            <w:lang w:eastAsia="sl-SI"/>
            <w14:ligatures w14:val="standardContextual"/>
          </w:rPr>
          <w:tab/>
        </w:r>
        <w:r w:rsidR="00473A69" w:rsidRPr="006E3228">
          <w:rPr>
            <w:rStyle w:val="Hiperpovezava"/>
            <w:rFonts w:cs="Arial"/>
            <w:noProof/>
          </w:rPr>
          <w:t>obvestilo o odločitvi o oddaji naročila</w:t>
        </w:r>
        <w:r w:rsidR="00473A69">
          <w:rPr>
            <w:noProof/>
            <w:webHidden/>
          </w:rPr>
          <w:tab/>
        </w:r>
        <w:r w:rsidR="00473A69">
          <w:rPr>
            <w:noProof/>
            <w:webHidden/>
          </w:rPr>
          <w:fldChar w:fldCharType="begin"/>
        </w:r>
        <w:r w:rsidR="00473A69">
          <w:rPr>
            <w:noProof/>
            <w:webHidden/>
          </w:rPr>
          <w:instrText xml:space="preserve"> PAGEREF _Toc173134936 \h </w:instrText>
        </w:r>
        <w:r w:rsidR="00473A69">
          <w:rPr>
            <w:noProof/>
            <w:webHidden/>
          </w:rPr>
        </w:r>
        <w:r w:rsidR="00473A69">
          <w:rPr>
            <w:noProof/>
            <w:webHidden/>
          </w:rPr>
          <w:fldChar w:fldCharType="separate"/>
        </w:r>
        <w:r w:rsidR="00473A69">
          <w:rPr>
            <w:noProof/>
            <w:webHidden/>
          </w:rPr>
          <w:t>15</w:t>
        </w:r>
        <w:r w:rsidR="00473A69">
          <w:rPr>
            <w:noProof/>
            <w:webHidden/>
          </w:rPr>
          <w:fldChar w:fldCharType="end"/>
        </w:r>
      </w:hyperlink>
    </w:p>
    <w:p w14:paraId="37EEDAFF" w14:textId="60C4A079" w:rsidR="00473A69" w:rsidRDefault="00726E13">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73134937" w:history="1">
        <w:r w:rsidR="00473A69" w:rsidRPr="006E3228">
          <w:rPr>
            <w:rStyle w:val="Hiperpovezava"/>
            <w:rFonts w:cs="Arial"/>
            <w:noProof/>
          </w:rPr>
          <w:t>12.</w:t>
        </w:r>
        <w:r w:rsidR="00473A69">
          <w:rPr>
            <w:rFonts w:asciiTheme="minorHAnsi" w:eastAsiaTheme="minorEastAsia" w:hAnsiTheme="minorHAnsi" w:cstheme="minorBidi"/>
            <w:b w:val="0"/>
            <w:bCs w:val="0"/>
            <w:caps w:val="0"/>
            <w:noProof/>
            <w:kern w:val="2"/>
            <w:sz w:val="24"/>
            <w:szCs w:val="24"/>
            <w:lang w:eastAsia="sl-SI"/>
            <w14:ligatures w14:val="standardContextual"/>
          </w:rPr>
          <w:tab/>
        </w:r>
        <w:r w:rsidR="00473A69" w:rsidRPr="006E3228">
          <w:rPr>
            <w:rStyle w:val="Hiperpovezava"/>
            <w:rFonts w:cs="Arial"/>
            <w:noProof/>
          </w:rPr>
          <w:t>odstop od izvedbe javnega naročila</w:t>
        </w:r>
        <w:r w:rsidR="00473A69">
          <w:rPr>
            <w:noProof/>
            <w:webHidden/>
          </w:rPr>
          <w:tab/>
        </w:r>
        <w:r w:rsidR="00473A69">
          <w:rPr>
            <w:noProof/>
            <w:webHidden/>
          </w:rPr>
          <w:fldChar w:fldCharType="begin"/>
        </w:r>
        <w:r w:rsidR="00473A69">
          <w:rPr>
            <w:noProof/>
            <w:webHidden/>
          </w:rPr>
          <w:instrText xml:space="preserve"> PAGEREF _Toc173134937 \h </w:instrText>
        </w:r>
        <w:r w:rsidR="00473A69">
          <w:rPr>
            <w:noProof/>
            <w:webHidden/>
          </w:rPr>
        </w:r>
        <w:r w:rsidR="00473A69">
          <w:rPr>
            <w:noProof/>
            <w:webHidden/>
          </w:rPr>
          <w:fldChar w:fldCharType="separate"/>
        </w:r>
        <w:r w:rsidR="00473A69">
          <w:rPr>
            <w:noProof/>
            <w:webHidden/>
          </w:rPr>
          <w:t>15</w:t>
        </w:r>
        <w:r w:rsidR="00473A69">
          <w:rPr>
            <w:noProof/>
            <w:webHidden/>
          </w:rPr>
          <w:fldChar w:fldCharType="end"/>
        </w:r>
      </w:hyperlink>
    </w:p>
    <w:p w14:paraId="61542900" w14:textId="0D0B55A0" w:rsidR="00473A69" w:rsidRDefault="00726E13">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73134938" w:history="1">
        <w:r w:rsidR="00473A69" w:rsidRPr="006E3228">
          <w:rPr>
            <w:rStyle w:val="Hiperpovezava"/>
            <w:rFonts w:cs="Arial"/>
            <w:noProof/>
          </w:rPr>
          <w:t>13.</w:t>
        </w:r>
        <w:r w:rsidR="00473A69">
          <w:rPr>
            <w:rFonts w:asciiTheme="minorHAnsi" w:eastAsiaTheme="minorEastAsia" w:hAnsiTheme="minorHAnsi" w:cstheme="minorBidi"/>
            <w:b w:val="0"/>
            <w:bCs w:val="0"/>
            <w:caps w:val="0"/>
            <w:noProof/>
            <w:kern w:val="2"/>
            <w:sz w:val="24"/>
            <w:szCs w:val="24"/>
            <w:lang w:eastAsia="sl-SI"/>
            <w14:ligatures w14:val="standardContextual"/>
          </w:rPr>
          <w:tab/>
        </w:r>
        <w:r w:rsidR="00473A69" w:rsidRPr="006E3228">
          <w:rPr>
            <w:rStyle w:val="Hiperpovezava"/>
            <w:rFonts w:cs="Arial"/>
            <w:noProof/>
          </w:rPr>
          <w:t>POGODBA</w:t>
        </w:r>
        <w:r w:rsidR="00473A69">
          <w:rPr>
            <w:noProof/>
            <w:webHidden/>
          </w:rPr>
          <w:tab/>
        </w:r>
        <w:r w:rsidR="00473A69">
          <w:rPr>
            <w:noProof/>
            <w:webHidden/>
          </w:rPr>
          <w:fldChar w:fldCharType="begin"/>
        </w:r>
        <w:r w:rsidR="00473A69">
          <w:rPr>
            <w:noProof/>
            <w:webHidden/>
          </w:rPr>
          <w:instrText xml:space="preserve"> PAGEREF _Toc173134938 \h </w:instrText>
        </w:r>
        <w:r w:rsidR="00473A69">
          <w:rPr>
            <w:noProof/>
            <w:webHidden/>
          </w:rPr>
        </w:r>
        <w:r w:rsidR="00473A69">
          <w:rPr>
            <w:noProof/>
            <w:webHidden/>
          </w:rPr>
          <w:fldChar w:fldCharType="separate"/>
        </w:r>
        <w:r w:rsidR="00473A69">
          <w:rPr>
            <w:noProof/>
            <w:webHidden/>
          </w:rPr>
          <w:t>15</w:t>
        </w:r>
        <w:r w:rsidR="00473A69">
          <w:rPr>
            <w:noProof/>
            <w:webHidden/>
          </w:rPr>
          <w:fldChar w:fldCharType="end"/>
        </w:r>
      </w:hyperlink>
    </w:p>
    <w:p w14:paraId="74B5CB6D" w14:textId="1DB12FFE" w:rsidR="00473A69" w:rsidRDefault="00726E13">
      <w:pPr>
        <w:pStyle w:val="Kazalovsebine1"/>
        <w:tabs>
          <w:tab w:val="left" w:pos="600"/>
          <w:tab w:val="right" w:leader="dot" w:pos="9060"/>
        </w:tabs>
        <w:rPr>
          <w:rFonts w:asciiTheme="minorHAnsi" w:eastAsiaTheme="minorEastAsia" w:hAnsiTheme="minorHAnsi" w:cstheme="minorBidi"/>
          <w:b w:val="0"/>
          <w:bCs w:val="0"/>
          <w:caps w:val="0"/>
          <w:noProof/>
          <w:kern w:val="2"/>
          <w:sz w:val="24"/>
          <w:szCs w:val="24"/>
          <w:lang w:eastAsia="sl-SI"/>
          <w14:ligatures w14:val="standardContextual"/>
        </w:rPr>
      </w:pPr>
      <w:hyperlink w:anchor="_Toc173134939" w:history="1">
        <w:r w:rsidR="00473A69" w:rsidRPr="006E3228">
          <w:rPr>
            <w:rStyle w:val="Hiperpovezava"/>
            <w:rFonts w:cs="Arial"/>
            <w:noProof/>
          </w:rPr>
          <w:t>14.</w:t>
        </w:r>
        <w:r w:rsidR="00473A69">
          <w:rPr>
            <w:rFonts w:asciiTheme="minorHAnsi" w:eastAsiaTheme="minorEastAsia" w:hAnsiTheme="minorHAnsi" w:cstheme="minorBidi"/>
            <w:b w:val="0"/>
            <w:bCs w:val="0"/>
            <w:caps w:val="0"/>
            <w:noProof/>
            <w:kern w:val="2"/>
            <w:sz w:val="24"/>
            <w:szCs w:val="24"/>
            <w:lang w:eastAsia="sl-SI"/>
            <w14:ligatures w14:val="standardContextual"/>
          </w:rPr>
          <w:tab/>
        </w:r>
        <w:r w:rsidR="00473A69" w:rsidRPr="006E3228">
          <w:rPr>
            <w:rStyle w:val="Hiperpovezava"/>
            <w:rFonts w:cs="Arial"/>
            <w:noProof/>
          </w:rPr>
          <w:t>pravno varstvo</w:t>
        </w:r>
        <w:r w:rsidR="00473A69">
          <w:rPr>
            <w:noProof/>
            <w:webHidden/>
          </w:rPr>
          <w:tab/>
        </w:r>
        <w:r w:rsidR="00473A69">
          <w:rPr>
            <w:noProof/>
            <w:webHidden/>
          </w:rPr>
          <w:fldChar w:fldCharType="begin"/>
        </w:r>
        <w:r w:rsidR="00473A69">
          <w:rPr>
            <w:noProof/>
            <w:webHidden/>
          </w:rPr>
          <w:instrText xml:space="preserve"> PAGEREF _Toc173134939 \h </w:instrText>
        </w:r>
        <w:r w:rsidR="00473A69">
          <w:rPr>
            <w:noProof/>
            <w:webHidden/>
          </w:rPr>
        </w:r>
        <w:r w:rsidR="00473A69">
          <w:rPr>
            <w:noProof/>
            <w:webHidden/>
          </w:rPr>
          <w:fldChar w:fldCharType="separate"/>
        </w:r>
        <w:r w:rsidR="00473A69">
          <w:rPr>
            <w:noProof/>
            <w:webHidden/>
          </w:rPr>
          <w:t>15</w:t>
        </w:r>
        <w:r w:rsidR="00473A69">
          <w:rPr>
            <w:noProof/>
            <w:webHidden/>
          </w:rPr>
          <w:fldChar w:fldCharType="end"/>
        </w:r>
      </w:hyperlink>
    </w:p>
    <w:p w14:paraId="77C3F9E0" w14:textId="7D49FA0C" w:rsidR="001F614F" w:rsidRPr="00A2234F" w:rsidRDefault="009B3F0C" w:rsidP="001F614F">
      <w:pPr>
        <w:rPr>
          <w:rFonts w:cs="Arial"/>
          <w:sz w:val="22"/>
        </w:rPr>
      </w:pPr>
      <w:r w:rsidRPr="00A2234F">
        <w:rPr>
          <w:rFonts w:cs="Arial"/>
          <w:sz w:val="22"/>
        </w:rPr>
        <w:fldChar w:fldCharType="end"/>
      </w:r>
      <w:bookmarkStart w:id="1" w:name="_Toc336851777"/>
    </w:p>
    <w:p w14:paraId="34561065" w14:textId="77777777" w:rsidR="00BB1E26" w:rsidRPr="00A2234F" w:rsidRDefault="0080731C" w:rsidP="001C59F5">
      <w:pPr>
        <w:pStyle w:val="Naslov1"/>
        <w:ind w:left="567" w:hanging="567"/>
        <w:rPr>
          <w:rFonts w:cs="Arial"/>
          <w:sz w:val="22"/>
          <w:szCs w:val="22"/>
        </w:rPr>
      </w:pPr>
      <w:r w:rsidRPr="00A2234F">
        <w:rPr>
          <w:rFonts w:cs="Arial"/>
          <w:caps w:val="0"/>
          <w:sz w:val="22"/>
          <w:szCs w:val="22"/>
        </w:rPr>
        <w:br w:type="page"/>
      </w:r>
      <w:bookmarkStart w:id="2" w:name="_Toc173134904"/>
      <w:r w:rsidR="002B2B13" w:rsidRPr="00A2234F">
        <w:rPr>
          <w:rFonts w:cs="Arial"/>
          <w:caps w:val="0"/>
          <w:sz w:val="22"/>
          <w:szCs w:val="22"/>
        </w:rPr>
        <w:lastRenderedPageBreak/>
        <w:t>NAROČNIK</w:t>
      </w:r>
      <w:bookmarkEnd w:id="0"/>
      <w:bookmarkEnd w:id="1"/>
      <w:bookmarkEnd w:id="2"/>
    </w:p>
    <w:p w14:paraId="5F7EA1E9" w14:textId="387C99D8" w:rsidR="0036190F" w:rsidRDefault="00152883" w:rsidP="005329D1">
      <w:pPr>
        <w:spacing w:line="0" w:lineRule="atLeast"/>
        <w:rPr>
          <w:rFonts w:cs="Arial"/>
          <w:sz w:val="22"/>
        </w:rPr>
      </w:pPr>
      <w:r w:rsidRPr="00A2234F">
        <w:rPr>
          <w:rFonts w:cs="Arial"/>
          <w:sz w:val="22"/>
        </w:rPr>
        <w:t>To naročilo izvaja</w:t>
      </w:r>
      <w:r w:rsidR="005A4097" w:rsidRPr="00A2234F">
        <w:rPr>
          <w:rFonts w:cs="Arial"/>
          <w:sz w:val="22"/>
        </w:rPr>
        <w:t xml:space="preserve"> </w:t>
      </w:r>
      <w:r w:rsidR="007A2D5A" w:rsidRPr="00A2234F">
        <w:rPr>
          <w:rFonts w:cs="Arial"/>
          <w:sz w:val="22"/>
        </w:rPr>
        <w:t>družba Slovenski državni gozdovi</w:t>
      </w:r>
      <w:r w:rsidR="00AB2FE5" w:rsidRPr="00A2234F">
        <w:rPr>
          <w:rFonts w:cs="Arial"/>
          <w:sz w:val="22"/>
        </w:rPr>
        <w:t>,</w:t>
      </w:r>
      <w:r w:rsidR="007A2D5A" w:rsidRPr="00A2234F">
        <w:rPr>
          <w:rFonts w:cs="Arial"/>
          <w:sz w:val="22"/>
        </w:rPr>
        <w:t xml:space="preserve"> d.o.o.</w:t>
      </w:r>
      <w:r w:rsidR="007335FF" w:rsidRPr="00A2234F">
        <w:rPr>
          <w:rFonts w:cs="Arial"/>
          <w:sz w:val="22"/>
        </w:rPr>
        <w:t>, Rožna ulica 39, 1330 Kočevje</w:t>
      </w:r>
      <w:r w:rsidR="00C9391F" w:rsidRPr="00A2234F">
        <w:rPr>
          <w:rFonts w:cs="Arial"/>
          <w:sz w:val="22"/>
        </w:rPr>
        <w:t>(v nadaljevanju</w:t>
      </w:r>
      <w:r w:rsidR="00442953" w:rsidRPr="00A2234F">
        <w:rPr>
          <w:rFonts w:cs="Arial"/>
          <w:sz w:val="22"/>
        </w:rPr>
        <w:t>:</w:t>
      </w:r>
      <w:r w:rsidR="00C9391F" w:rsidRPr="00A2234F">
        <w:rPr>
          <w:rFonts w:cs="Arial"/>
          <w:sz w:val="22"/>
        </w:rPr>
        <w:t xml:space="preserve"> naročnik)</w:t>
      </w:r>
      <w:r w:rsidR="007335FF" w:rsidRPr="00A2234F">
        <w:rPr>
          <w:rFonts w:cs="Arial"/>
          <w:sz w:val="22"/>
        </w:rPr>
        <w:t>.</w:t>
      </w:r>
      <w:r w:rsidR="00814CB7" w:rsidRPr="00A2234F">
        <w:rPr>
          <w:rFonts w:cs="Arial"/>
          <w:sz w:val="22"/>
        </w:rPr>
        <w:t xml:space="preserve"> </w:t>
      </w:r>
      <w:r w:rsidRPr="00A2234F">
        <w:rPr>
          <w:rFonts w:cs="Arial"/>
          <w:sz w:val="22"/>
        </w:rPr>
        <w:t>Naročnik vabi vse zainteresirane ponudnike, da predložijo ponudbo, skladno z zahtevami iz</w:t>
      </w:r>
      <w:r w:rsidR="0036190F">
        <w:rPr>
          <w:rFonts w:cs="Arial"/>
          <w:sz w:val="22"/>
        </w:rPr>
        <w:t xml:space="preserve"> </w:t>
      </w:r>
      <w:r w:rsidRPr="00A2234F">
        <w:rPr>
          <w:rFonts w:cs="Arial"/>
          <w:sz w:val="22"/>
        </w:rPr>
        <w:t>dokumentacije</w:t>
      </w:r>
      <w:r w:rsidR="0036190F">
        <w:rPr>
          <w:rFonts w:cs="Arial"/>
          <w:sz w:val="22"/>
        </w:rPr>
        <w:t xml:space="preserve"> za javno naročilo</w:t>
      </w:r>
      <w:r w:rsidR="00CB29D5">
        <w:rPr>
          <w:rFonts w:cs="Arial"/>
          <w:sz w:val="22"/>
        </w:rPr>
        <w:t xml:space="preserve"> z oznako</w:t>
      </w:r>
      <w:r w:rsidR="00BB727A">
        <w:rPr>
          <w:rFonts w:cs="Arial"/>
          <w:sz w:val="22"/>
        </w:rPr>
        <w:t xml:space="preserve"> AVT</w:t>
      </w:r>
      <w:r w:rsidR="00BE7D5A">
        <w:rPr>
          <w:rFonts w:cs="Arial"/>
          <w:sz w:val="22"/>
        </w:rPr>
        <w:t>_1</w:t>
      </w:r>
      <w:r w:rsidR="00BB727A">
        <w:rPr>
          <w:rFonts w:cs="Arial"/>
          <w:sz w:val="22"/>
        </w:rPr>
        <w:t xml:space="preserve"> 202</w:t>
      </w:r>
      <w:r w:rsidR="005A2F24">
        <w:rPr>
          <w:rFonts w:cs="Arial"/>
          <w:sz w:val="22"/>
        </w:rPr>
        <w:t>4</w:t>
      </w:r>
      <w:r w:rsidR="00BB727A">
        <w:rPr>
          <w:rFonts w:cs="Arial"/>
          <w:sz w:val="22"/>
        </w:rPr>
        <w:t>.</w:t>
      </w:r>
    </w:p>
    <w:p w14:paraId="5E9C0F45" w14:textId="76F08840" w:rsidR="007A2D5A" w:rsidRPr="00A2234F" w:rsidRDefault="00C91BF6" w:rsidP="002B4270">
      <w:pPr>
        <w:pStyle w:val="Naslov1"/>
        <w:ind w:left="142" w:hanging="142"/>
        <w:rPr>
          <w:rFonts w:cs="Arial"/>
          <w:sz w:val="22"/>
          <w:szCs w:val="22"/>
        </w:rPr>
      </w:pPr>
      <w:bookmarkStart w:id="3" w:name="_Toc336851730"/>
      <w:bookmarkStart w:id="4" w:name="_Toc336851778"/>
      <w:bookmarkStart w:id="5" w:name="_Toc173134905"/>
      <w:r w:rsidRPr="00A2234F">
        <w:rPr>
          <w:rFonts w:cs="Arial"/>
          <w:sz w:val="22"/>
          <w:szCs w:val="22"/>
        </w:rPr>
        <w:t>OZNAKA</w:t>
      </w:r>
      <w:r w:rsidR="0086296C" w:rsidRPr="00A2234F">
        <w:rPr>
          <w:rFonts w:cs="Arial"/>
          <w:sz w:val="22"/>
          <w:szCs w:val="22"/>
        </w:rPr>
        <w:t xml:space="preserve"> IN </w:t>
      </w:r>
      <w:r w:rsidRPr="00A2234F">
        <w:rPr>
          <w:rFonts w:cs="Arial"/>
          <w:sz w:val="22"/>
          <w:szCs w:val="22"/>
        </w:rPr>
        <w:t>PREDMET JAVNEGA NAROČILA</w:t>
      </w:r>
      <w:bookmarkStart w:id="6" w:name="_Toc336851731"/>
      <w:bookmarkStart w:id="7" w:name="_Toc336851779"/>
      <w:bookmarkEnd w:id="3"/>
      <w:bookmarkEnd w:id="4"/>
      <w:bookmarkEnd w:id="5"/>
    </w:p>
    <w:p w14:paraId="05050C80" w14:textId="37FEB570" w:rsidR="005A2F24" w:rsidRDefault="009B48AB" w:rsidP="005A2F24">
      <w:pPr>
        <w:spacing w:line="272" w:lineRule="auto"/>
        <w:ind w:right="20"/>
        <w:rPr>
          <w:rFonts w:cs="Arial"/>
          <w:b/>
          <w:bCs/>
          <w:sz w:val="22"/>
        </w:rPr>
      </w:pPr>
      <w:r w:rsidRPr="00BB727A">
        <w:rPr>
          <w:rFonts w:cs="Arial"/>
          <w:b/>
          <w:bCs/>
          <w:sz w:val="22"/>
        </w:rPr>
        <w:t xml:space="preserve">Oznaka naročila: </w:t>
      </w:r>
      <w:r w:rsidR="00BB727A" w:rsidRPr="00BB727A">
        <w:rPr>
          <w:rFonts w:cs="Arial"/>
          <w:b/>
          <w:bCs/>
          <w:sz w:val="22"/>
        </w:rPr>
        <w:t>AVT</w:t>
      </w:r>
      <w:r w:rsidR="0014049E">
        <w:rPr>
          <w:rFonts w:cs="Arial"/>
          <w:b/>
          <w:bCs/>
          <w:sz w:val="22"/>
        </w:rPr>
        <w:t>_1</w:t>
      </w:r>
      <w:r w:rsidR="00BB727A" w:rsidRPr="00BB727A">
        <w:rPr>
          <w:rFonts w:cs="Arial"/>
          <w:b/>
          <w:bCs/>
          <w:sz w:val="22"/>
        </w:rPr>
        <w:t xml:space="preserve"> 202</w:t>
      </w:r>
      <w:r w:rsidR="005A2F24">
        <w:rPr>
          <w:rFonts w:cs="Arial"/>
          <w:b/>
          <w:bCs/>
          <w:sz w:val="22"/>
        </w:rPr>
        <w:t>4</w:t>
      </w:r>
    </w:p>
    <w:p w14:paraId="0FD9B904" w14:textId="1AEE68D2" w:rsidR="005A2F24" w:rsidRPr="00CE194A" w:rsidRDefault="009B48AB" w:rsidP="0014049E">
      <w:pPr>
        <w:spacing w:line="272" w:lineRule="auto"/>
        <w:ind w:right="20"/>
        <w:rPr>
          <w:rFonts w:cs="Arial"/>
          <w:b/>
          <w:bCs/>
          <w:sz w:val="22"/>
        </w:rPr>
      </w:pPr>
      <w:r w:rsidRPr="00BB727A">
        <w:rPr>
          <w:rFonts w:cs="Arial"/>
          <w:b/>
          <w:bCs/>
          <w:sz w:val="22"/>
        </w:rPr>
        <w:t>Predmet naročila</w:t>
      </w:r>
      <w:bookmarkStart w:id="8" w:name="_Hlk139373362"/>
      <w:r w:rsidRPr="00BB727A">
        <w:rPr>
          <w:rFonts w:cs="Arial"/>
          <w:b/>
          <w:bCs/>
          <w:sz w:val="22"/>
        </w:rPr>
        <w:t xml:space="preserve">: </w:t>
      </w:r>
      <w:r w:rsidR="00BB727A" w:rsidRPr="00BB727A">
        <w:rPr>
          <w:rFonts w:cs="Arial"/>
          <w:b/>
          <w:bCs/>
          <w:sz w:val="22"/>
        </w:rPr>
        <w:t xml:space="preserve">Nakup in dobava </w:t>
      </w:r>
      <w:bookmarkEnd w:id="8"/>
      <w:r w:rsidR="005A2F24" w:rsidRPr="00CE194A">
        <w:rPr>
          <w:rFonts w:cs="Arial"/>
          <w:b/>
          <w:bCs/>
          <w:sz w:val="22"/>
        </w:rPr>
        <w:t xml:space="preserve">17 terenskih osebnih </w:t>
      </w:r>
      <w:r w:rsidR="00473A69">
        <w:rPr>
          <w:rFonts w:cs="Arial"/>
          <w:b/>
          <w:bCs/>
          <w:sz w:val="22"/>
        </w:rPr>
        <w:t xml:space="preserve">službenih </w:t>
      </w:r>
      <w:r w:rsidR="005A2F24" w:rsidRPr="00CE194A">
        <w:rPr>
          <w:rFonts w:cs="Arial"/>
          <w:b/>
          <w:bCs/>
          <w:sz w:val="22"/>
        </w:rPr>
        <w:t>vozil</w:t>
      </w:r>
    </w:p>
    <w:p w14:paraId="195903EC" w14:textId="77777777" w:rsidR="00430469" w:rsidRPr="00442DE8" w:rsidRDefault="00430469" w:rsidP="009B48AB">
      <w:pPr>
        <w:spacing w:line="272" w:lineRule="auto"/>
        <w:ind w:right="20"/>
        <w:rPr>
          <w:rFonts w:cs="Arial"/>
          <w:sz w:val="22"/>
        </w:rPr>
      </w:pPr>
    </w:p>
    <w:p w14:paraId="52A6D683" w14:textId="66CCC557" w:rsidR="00203534" w:rsidRPr="00203534" w:rsidRDefault="1C49C7D5" w:rsidP="00814490">
      <w:pPr>
        <w:spacing w:line="0" w:lineRule="atLeast"/>
        <w:rPr>
          <w:rFonts w:cs="Arial"/>
          <w:sz w:val="22"/>
        </w:rPr>
      </w:pPr>
      <w:r w:rsidRPr="0007720C">
        <w:rPr>
          <w:rFonts w:cs="Arial"/>
          <w:sz w:val="22"/>
        </w:rPr>
        <w:t>Trajanje</w:t>
      </w:r>
      <w:r w:rsidR="005F4676" w:rsidRPr="0007720C">
        <w:rPr>
          <w:rFonts w:cs="Arial"/>
          <w:sz w:val="22"/>
        </w:rPr>
        <w:t xml:space="preserve"> naročila</w:t>
      </w:r>
      <w:r w:rsidR="00CE194A">
        <w:rPr>
          <w:rFonts w:cs="Arial"/>
          <w:sz w:val="22"/>
        </w:rPr>
        <w:t>:</w:t>
      </w:r>
      <w:r w:rsidR="00203534" w:rsidRPr="00203534">
        <w:rPr>
          <w:rFonts w:cs="Arial"/>
          <w:sz w:val="22"/>
        </w:rPr>
        <w:t xml:space="preserve"> Skrajni rok za dobavo vozil je </w:t>
      </w:r>
      <w:r w:rsidR="00203534" w:rsidRPr="00203534">
        <w:rPr>
          <w:rFonts w:cs="Arial"/>
          <w:b/>
          <w:bCs/>
          <w:sz w:val="22"/>
        </w:rPr>
        <w:t xml:space="preserve">5 (pet) mesecev </w:t>
      </w:r>
      <w:r w:rsidR="00203534" w:rsidRPr="00203534">
        <w:rPr>
          <w:rFonts w:cs="Arial"/>
          <w:sz w:val="22"/>
        </w:rPr>
        <w:t>od sklenitve pogodbe</w:t>
      </w:r>
      <w:r w:rsidR="00B658C0">
        <w:rPr>
          <w:rFonts w:cs="Arial"/>
          <w:sz w:val="22"/>
        </w:rPr>
        <w:t>.</w:t>
      </w:r>
    </w:p>
    <w:p w14:paraId="559CA0D8" w14:textId="74D35096" w:rsidR="00203534" w:rsidRDefault="00203534" w:rsidP="00814490">
      <w:pPr>
        <w:spacing w:line="0" w:lineRule="atLeast"/>
        <w:rPr>
          <w:rFonts w:cs="Arial"/>
          <w:sz w:val="22"/>
        </w:rPr>
      </w:pPr>
    </w:p>
    <w:p w14:paraId="684D71E1" w14:textId="11EB7499" w:rsidR="009B48AB" w:rsidRPr="007170F2" w:rsidRDefault="009B48AB" w:rsidP="00814490">
      <w:pPr>
        <w:spacing w:line="0" w:lineRule="atLeast"/>
        <w:rPr>
          <w:rFonts w:cs="Arial"/>
          <w:sz w:val="22"/>
        </w:rPr>
      </w:pPr>
      <w:r w:rsidRPr="007170F2">
        <w:rPr>
          <w:rFonts w:cs="Arial"/>
          <w:sz w:val="22"/>
        </w:rPr>
        <w:t>Podrobnejša specifikacija naročila (specifikacija</w:t>
      </w:r>
      <w:r w:rsidR="00B44788">
        <w:rPr>
          <w:rFonts w:cs="Arial"/>
          <w:sz w:val="22"/>
        </w:rPr>
        <w:t xml:space="preserve"> blaga</w:t>
      </w:r>
      <w:r w:rsidRPr="007170F2">
        <w:rPr>
          <w:rFonts w:cs="Arial"/>
          <w:sz w:val="22"/>
        </w:rPr>
        <w:t>,</w:t>
      </w:r>
      <w:r w:rsidR="00B44788">
        <w:rPr>
          <w:rFonts w:cs="Arial"/>
          <w:sz w:val="22"/>
        </w:rPr>
        <w:t xml:space="preserve"> </w:t>
      </w:r>
      <w:r w:rsidRPr="007170F2">
        <w:rPr>
          <w:rFonts w:cs="Arial"/>
          <w:sz w:val="22"/>
        </w:rPr>
        <w:t xml:space="preserve">količine in zahteve naročnika) je razvidna iz obrazca </w:t>
      </w:r>
      <w:r w:rsidR="00C27411">
        <w:rPr>
          <w:rFonts w:cs="Arial"/>
          <w:sz w:val="22"/>
        </w:rPr>
        <w:t>P</w:t>
      </w:r>
      <w:r w:rsidRPr="007170F2">
        <w:rPr>
          <w:rFonts w:cs="Arial"/>
          <w:sz w:val="22"/>
        </w:rPr>
        <w:t xml:space="preserve">redračun, </w:t>
      </w:r>
      <w:r w:rsidR="00C27411">
        <w:rPr>
          <w:rFonts w:cs="Arial"/>
          <w:sz w:val="22"/>
        </w:rPr>
        <w:t>T</w:t>
      </w:r>
      <w:r w:rsidRPr="007170F2">
        <w:rPr>
          <w:rFonts w:cs="Arial"/>
          <w:sz w:val="22"/>
        </w:rPr>
        <w:t>ehničnih specifikacij ter iz ostalih prilog dokumentacije v zvezi z oddajo javnega naročila.</w:t>
      </w:r>
    </w:p>
    <w:p w14:paraId="7E16B919" w14:textId="77777777" w:rsidR="009B48AB" w:rsidRPr="00442DE8" w:rsidRDefault="009B48AB" w:rsidP="009B48AB">
      <w:pPr>
        <w:rPr>
          <w:rFonts w:cs="Arial"/>
          <w:sz w:val="22"/>
        </w:rPr>
      </w:pPr>
    </w:p>
    <w:p w14:paraId="60FC53C9" w14:textId="54464230" w:rsidR="00430469" w:rsidRDefault="009B48AB" w:rsidP="009B48AB">
      <w:pPr>
        <w:spacing w:line="0" w:lineRule="atLeast"/>
        <w:rPr>
          <w:rFonts w:cs="Arial"/>
          <w:sz w:val="22"/>
        </w:rPr>
      </w:pPr>
      <w:r w:rsidRPr="00442DE8">
        <w:rPr>
          <w:rFonts w:cs="Arial"/>
          <w:sz w:val="22"/>
        </w:rPr>
        <w:t>Variantne ponudbe niso dovoljene in se ne bodo upoštevale.</w:t>
      </w:r>
      <w:r w:rsidR="00B84C74">
        <w:rPr>
          <w:rFonts w:cs="Arial"/>
          <w:sz w:val="22"/>
        </w:rPr>
        <w:t xml:space="preserve"> </w:t>
      </w:r>
    </w:p>
    <w:p w14:paraId="26660D00" w14:textId="77777777" w:rsidR="00430469" w:rsidRDefault="00430469" w:rsidP="009B48AB">
      <w:pPr>
        <w:spacing w:line="0" w:lineRule="atLeast"/>
        <w:rPr>
          <w:rFonts w:cs="Arial"/>
          <w:sz w:val="22"/>
        </w:rPr>
      </w:pPr>
    </w:p>
    <w:p w14:paraId="4DACA3BF" w14:textId="77777777" w:rsidR="005312FE" w:rsidRPr="00A2234F" w:rsidRDefault="00C91BF6" w:rsidP="001C59F5">
      <w:pPr>
        <w:pStyle w:val="Naslov1"/>
        <w:ind w:left="284"/>
        <w:rPr>
          <w:rFonts w:cs="Arial"/>
          <w:sz w:val="22"/>
          <w:szCs w:val="22"/>
        </w:rPr>
      </w:pPr>
      <w:bookmarkStart w:id="9" w:name="_Toc173134906"/>
      <w:r w:rsidRPr="00A2234F">
        <w:rPr>
          <w:rFonts w:cs="Arial"/>
          <w:sz w:val="22"/>
          <w:szCs w:val="22"/>
        </w:rPr>
        <w:t>NAČIN ODDAJE JAVNEGA NAROČILA</w:t>
      </w:r>
      <w:bookmarkEnd w:id="6"/>
      <w:bookmarkEnd w:id="7"/>
      <w:bookmarkEnd w:id="9"/>
    </w:p>
    <w:p w14:paraId="5682772B" w14:textId="0C5A1782" w:rsidR="00631CE7" w:rsidRDefault="00C329CC" w:rsidP="006467ED">
      <w:pPr>
        <w:spacing w:line="0" w:lineRule="atLeast"/>
        <w:rPr>
          <w:rFonts w:cs="Arial"/>
          <w:sz w:val="22"/>
        </w:rPr>
      </w:pPr>
      <w:bookmarkStart w:id="10" w:name="_Toc336851732"/>
      <w:bookmarkStart w:id="11" w:name="_Toc336851780"/>
      <w:r w:rsidRPr="006467ED">
        <w:rPr>
          <w:rFonts w:cs="Arial"/>
          <w:sz w:val="22"/>
        </w:rPr>
        <w:t>Za oddajo predmetnega naročila se v skladu s 40. členom Zakona o javnem naročanju (</w:t>
      </w:r>
      <w:r w:rsidR="00415C34" w:rsidRPr="006467ED">
        <w:rPr>
          <w:rFonts w:cs="Arial"/>
          <w:sz w:val="22"/>
        </w:rPr>
        <w:t>Uradni list RS, št. 91/15, 14/18, 121/21, 10/22, 74/22</w:t>
      </w:r>
      <w:r w:rsidR="007170F2">
        <w:rPr>
          <w:rFonts w:cs="Arial"/>
          <w:sz w:val="22"/>
        </w:rPr>
        <w:t>,</w:t>
      </w:r>
      <w:r w:rsidR="00415C34" w:rsidRPr="006467ED">
        <w:rPr>
          <w:rFonts w:cs="Arial"/>
          <w:sz w:val="22"/>
        </w:rPr>
        <w:t xml:space="preserve"> </w:t>
      </w:r>
      <w:r w:rsidR="007170F2" w:rsidRPr="00483FC8">
        <w:rPr>
          <w:rFonts w:cs="Arial"/>
          <w:sz w:val="22"/>
        </w:rPr>
        <w:t>100/22 ter 28/23;</w:t>
      </w:r>
      <w:r w:rsidR="00415C34" w:rsidRPr="00483FC8">
        <w:rPr>
          <w:rFonts w:cs="Arial"/>
          <w:sz w:val="22"/>
        </w:rPr>
        <w:t xml:space="preserve"> v nadaljevanju</w:t>
      </w:r>
      <w:r w:rsidR="00415C34" w:rsidRPr="006467ED">
        <w:rPr>
          <w:rFonts w:cs="Arial"/>
          <w:sz w:val="22"/>
        </w:rPr>
        <w:t>: ZJN-3</w:t>
      </w:r>
      <w:r w:rsidRPr="006467ED">
        <w:rPr>
          <w:rFonts w:cs="Arial"/>
          <w:sz w:val="22"/>
        </w:rPr>
        <w:t>) izvede odprti postopek.</w:t>
      </w:r>
    </w:p>
    <w:p w14:paraId="56EBDEC3" w14:textId="77777777" w:rsidR="00631CE7" w:rsidRDefault="00631CE7" w:rsidP="006467ED">
      <w:pPr>
        <w:spacing w:line="0" w:lineRule="atLeast"/>
        <w:rPr>
          <w:rFonts w:cs="Arial"/>
          <w:sz w:val="22"/>
        </w:rPr>
      </w:pPr>
    </w:p>
    <w:p w14:paraId="395C1E7E" w14:textId="4C9C2F53" w:rsidR="006467ED" w:rsidRPr="006467ED" w:rsidRDefault="006467ED" w:rsidP="006467ED">
      <w:pPr>
        <w:spacing w:line="0" w:lineRule="atLeast"/>
        <w:rPr>
          <w:rFonts w:cs="Arial"/>
          <w:sz w:val="22"/>
        </w:rPr>
      </w:pPr>
      <w:r w:rsidRPr="006467ED">
        <w:rPr>
          <w:rFonts w:cs="Arial"/>
          <w:sz w:val="22"/>
        </w:rPr>
        <w:t xml:space="preserve">Naročnik bo po končanem postopku pregledovanja in ocenjevanja ponudb sklenil </w:t>
      </w:r>
      <w:r w:rsidR="000C508E">
        <w:rPr>
          <w:rFonts w:cs="Arial"/>
          <w:sz w:val="22"/>
        </w:rPr>
        <w:t xml:space="preserve">pogodbo </w:t>
      </w:r>
      <w:r w:rsidRPr="006467ED">
        <w:rPr>
          <w:rFonts w:cs="Arial"/>
          <w:sz w:val="22"/>
        </w:rPr>
        <w:t>z  gospodarskim subjektom, in sicer s ponudnikom, ki bo v oddal dopustno ponudbo in ponudil ekonomsko najugodnejšo ponudbo, skladno z merili za izbor</w:t>
      </w:r>
      <w:r w:rsidR="004E00F0">
        <w:rPr>
          <w:rFonts w:cs="Arial"/>
          <w:sz w:val="22"/>
        </w:rPr>
        <w:t xml:space="preserve"> </w:t>
      </w:r>
      <w:r w:rsidRPr="006467ED">
        <w:rPr>
          <w:rFonts w:cs="Arial"/>
          <w:sz w:val="22"/>
        </w:rPr>
        <w:t>iz te dokumentacije v zvezi z oddajo javnega naročila.</w:t>
      </w:r>
    </w:p>
    <w:p w14:paraId="1E0A9361" w14:textId="77777777" w:rsidR="006467ED" w:rsidRPr="006467ED" w:rsidRDefault="006467ED" w:rsidP="006467ED">
      <w:pPr>
        <w:pStyle w:val="Standard"/>
        <w:spacing w:line="0" w:lineRule="atLeast"/>
        <w:rPr>
          <w:rFonts w:ascii="Arial" w:hAnsi="Arial" w:cs="Arial"/>
          <w:kern w:val="0"/>
        </w:rPr>
      </w:pPr>
    </w:p>
    <w:p w14:paraId="192ED884" w14:textId="1F26C345" w:rsidR="00555ADC" w:rsidRPr="006467ED" w:rsidRDefault="00555ADC" w:rsidP="006467ED">
      <w:pPr>
        <w:spacing w:line="0" w:lineRule="atLeast"/>
        <w:rPr>
          <w:rFonts w:cs="Arial"/>
          <w:sz w:val="22"/>
          <w:lang w:eastAsia="zh-CN"/>
        </w:rPr>
      </w:pPr>
      <w:r w:rsidRPr="006467ED">
        <w:rPr>
          <w:rFonts w:cs="Arial"/>
          <w:sz w:val="22"/>
          <w:lang w:eastAsia="zh-CN"/>
        </w:rPr>
        <w:t>Postopek se v celoti izvaja v skladu z veljavno zakonodajo. Ponudnik mora glede na predmet javnega naročila izpolnjevati in upoštevati tudi vse določbe, ki jih glede na predmet javnega naročila</w:t>
      </w:r>
      <w:r w:rsidR="00BD450F" w:rsidRPr="006467ED">
        <w:rPr>
          <w:rFonts w:cs="Arial"/>
          <w:sz w:val="22"/>
          <w:lang w:eastAsia="zh-CN"/>
        </w:rPr>
        <w:t xml:space="preserve"> </w:t>
      </w:r>
      <w:r w:rsidRPr="006467ED">
        <w:rPr>
          <w:rFonts w:cs="Arial"/>
          <w:sz w:val="22"/>
          <w:lang w:eastAsia="zh-CN"/>
        </w:rPr>
        <w:t>predpisuje veljavna zakonodaja s tega področja.</w:t>
      </w:r>
    </w:p>
    <w:p w14:paraId="353508C9" w14:textId="77777777" w:rsidR="00555ADC" w:rsidRPr="006467ED" w:rsidRDefault="00555ADC" w:rsidP="006467ED">
      <w:pPr>
        <w:spacing w:line="0" w:lineRule="atLeast"/>
        <w:rPr>
          <w:rFonts w:cs="Arial"/>
          <w:sz w:val="22"/>
          <w:lang w:eastAsia="zh-CN"/>
        </w:rPr>
      </w:pPr>
    </w:p>
    <w:p w14:paraId="4E9ECFC6" w14:textId="2D1DF2B4" w:rsidR="00555ADC" w:rsidRPr="00DE5B67" w:rsidRDefault="00555ADC" w:rsidP="00555ADC">
      <w:pPr>
        <w:spacing w:line="0" w:lineRule="atLeast"/>
        <w:rPr>
          <w:rFonts w:cs="Arial"/>
          <w:sz w:val="22"/>
        </w:rPr>
      </w:pPr>
      <w:r w:rsidRPr="00DE5B67">
        <w:rPr>
          <w:rFonts w:cs="Arial"/>
          <w:sz w:val="22"/>
        </w:rPr>
        <w:t>Naročnik si pridržuje pravico do oddaje dodatnih naročil v skladu s 95. členom ZJN-3.</w:t>
      </w:r>
    </w:p>
    <w:p w14:paraId="2E29A698" w14:textId="77777777" w:rsidR="005312FE" w:rsidRPr="00A2234F" w:rsidRDefault="00C91BF6" w:rsidP="001C59F5">
      <w:pPr>
        <w:pStyle w:val="Naslov1"/>
        <w:ind w:left="426" w:hanging="425"/>
        <w:rPr>
          <w:rFonts w:cs="Arial"/>
          <w:sz w:val="22"/>
          <w:szCs w:val="22"/>
        </w:rPr>
      </w:pPr>
      <w:bookmarkStart w:id="12" w:name="_Toc525287445"/>
      <w:bookmarkStart w:id="13" w:name="_Toc525287446"/>
      <w:bookmarkStart w:id="14" w:name="_Toc525287447"/>
      <w:bookmarkStart w:id="15" w:name="_Toc464638490"/>
      <w:bookmarkStart w:id="16" w:name="_Toc464638491"/>
      <w:bookmarkStart w:id="17" w:name="_Toc173134907"/>
      <w:bookmarkEnd w:id="12"/>
      <w:bookmarkEnd w:id="13"/>
      <w:bookmarkEnd w:id="14"/>
      <w:bookmarkEnd w:id="15"/>
      <w:bookmarkEnd w:id="16"/>
      <w:r w:rsidRPr="00A2234F">
        <w:rPr>
          <w:rFonts w:cs="Arial"/>
          <w:sz w:val="22"/>
          <w:szCs w:val="22"/>
        </w:rPr>
        <w:t>rOK IN NAČIN PREDLOŽITVE PONUDBE</w:t>
      </w:r>
      <w:bookmarkEnd w:id="10"/>
      <w:bookmarkEnd w:id="11"/>
      <w:bookmarkEnd w:id="17"/>
    </w:p>
    <w:p w14:paraId="2AA62416" w14:textId="77777777" w:rsidR="00081896" w:rsidRPr="00081896" w:rsidRDefault="00081896" w:rsidP="00081896">
      <w:pPr>
        <w:rPr>
          <w:rFonts w:cs="Arial"/>
          <w:sz w:val="22"/>
        </w:rPr>
      </w:pPr>
      <w:r w:rsidRPr="00081896">
        <w:rPr>
          <w:rFonts w:cs="Arial"/>
          <w:sz w:val="22"/>
        </w:rPr>
        <w:t xml:space="preserve">Ponudniki morajo ponudbe predložiti v informacijski sistem e-JN (v nadaljevanju: sistem e-JN) na spletnem naslovu </w:t>
      </w:r>
      <w:hyperlink r:id="rId11" w:history="1">
        <w:r w:rsidRPr="00081896">
          <w:rPr>
            <w:rStyle w:val="Hiperpovezava"/>
            <w:rFonts w:cs="Arial"/>
            <w:sz w:val="22"/>
          </w:rPr>
          <w:t>https://ejn.gov.si</w:t>
        </w:r>
      </w:hyperlink>
      <w:r w:rsidRPr="00081896">
        <w:rPr>
          <w:rFonts w:cs="Arial"/>
          <w:sz w:val="22"/>
        </w:rPr>
        <w:t xml:space="preserve">, v skladu s točko 3 dokumenta Navodila za uporabo informacijskega sistema e-JN: PONUDNIKI, ki je del te razpisne dokumentacije in objavljen na spletnem naslovu </w:t>
      </w:r>
      <w:hyperlink r:id="rId12" w:history="1">
        <w:r w:rsidRPr="00081896">
          <w:rPr>
            <w:rStyle w:val="Hiperpovezava"/>
            <w:rFonts w:cs="Arial"/>
            <w:sz w:val="22"/>
          </w:rPr>
          <w:t>https://ejn.gov.si</w:t>
        </w:r>
      </w:hyperlink>
      <w:r w:rsidRPr="00081896">
        <w:rPr>
          <w:rFonts w:cs="Arial"/>
          <w:sz w:val="22"/>
        </w:rPr>
        <w:t>.</w:t>
      </w:r>
    </w:p>
    <w:p w14:paraId="42C31D5C" w14:textId="77777777" w:rsidR="00081896" w:rsidRPr="00081896" w:rsidRDefault="00081896" w:rsidP="00081896">
      <w:pPr>
        <w:rPr>
          <w:rFonts w:cs="Arial"/>
          <w:sz w:val="22"/>
        </w:rPr>
      </w:pPr>
    </w:p>
    <w:p w14:paraId="524A2332" w14:textId="77777777" w:rsidR="00081896" w:rsidRPr="00081896" w:rsidRDefault="00081896" w:rsidP="00081896">
      <w:pPr>
        <w:rPr>
          <w:rFonts w:cs="Arial"/>
          <w:sz w:val="22"/>
        </w:rPr>
      </w:pPr>
      <w:r w:rsidRPr="00081896">
        <w:rPr>
          <w:rFonts w:cs="Arial"/>
          <w:sz w:val="22"/>
        </w:rPr>
        <w:t xml:space="preserve">Ponudnik se mora pred oddajo ponudbe registrirati na spletnem naslovu </w:t>
      </w:r>
      <w:hyperlink r:id="rId13" w:history="1">
        <w:r w:rsidRPr="00081896">
          <w:rPr>
            <w:rStyle w:val="Hiperpovezava"/>
            <w:rFonts w:cs="Arial"/>
            <w:sz w:val="22"/>
          </w:rPr>
          <w:t>https://ejn.gov.si</w:t>
        </w:r>
      </w:hyperlink>
      <w:r w:rsidRPr="00081896">
        <w:rPr>
          <w:rFonts w:cs="Arial"/>
          <w:sz w:val="22"/>
        </w:rPr>
        <w:t>, v skladu z Navodili za uporabo informacijskega sistema e-JN. Če je ponudnik že registriran v sistem e-JN, se v aplikacijo prijavi na istem naslovu.</w:t>
      </w:r>
    </w:p>
    <w:p w14:paraId="013507AA" w14:textId="77777777" w:rsidR="00081896" w:rsidRPr="00081896" w:rsidRDefault="00081896" w:rsidP="00081896">
      <w:pPr>
        <w:rPr>
          <w:rFonts w:cs="Arial"/>
          <w:sz w:val="22"/>
        </w:rPr>
      </w:pPr>
    </w:p>
    <w:p w14:paraId="6A73B7B5" w14:textId="77777777" w:rsidR="00081896" w:rsidRPr="00081896" w:rsidRDefault="00081896" w:rsidP="00081896">
      <w:pPr>
        <w:rPr>
          <w:sz w:val="22"/>
        </w:rPr>
      </w:pPr>
      <w:r w:rsidRPr="00081896">
        <w:rPr>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1896">
        <w:rPr>
          <w:rStyle w:val="Sprotnaopomba-sklic"/>
          <w:sz w:val="22"/>
        </w:rPr>
        <w:footnoteReference w:id="1"/>
      </w:r>
      <w:r w:rsidRPr="00081896">
        <w:rPr>
          <w:sz w:val="22"/>
        </w:rPr>
        <w:t xml:space="preserve">). Z oddajo ponudbe </w:t>
      </w:r>
      <w:r w:rsidRPr="00081896">
        <w:rPr>
          <w:sz w:val="22"/>
        </w:rPr>
        <w:lastRenderedPageBreak/>
        <w:t>je le-ta zavezujoča za čas, naveden v ponudbi, razen če jo uporabnik ponudnika umakne ali spremeni pred potekom roka za oddajo ponudb.</w:t>
      </w:r>
    </w:p>
    <w:p w14:paraId="745B885F" w14:textId="77777777" w:rsidR="00081896" w:rsidRPr="00081896" w:rsidRDefault="00081896" w:rsidP="00081896">
      <w:pPr>
        <w:rPr>
          <w:rFonts w:cs="Arial"/>
          <w:sz w:val="22"/>
          <w:lang w:eastAsia="sl-SI"/>
        </w:rPr>
      </w:pPr>
    </w:p>
    <w:p w14:paraId="768BA636" w14:textId="34F32F98" w:rsidR="00081896" w:rsidRPr="00081896" w:rsidRDefault="00081896" w:rsidP="00081896">
      <w:pPr>
        <w:rPr>
          <w:sz w:val="22"/>
        </w:rPr>
      </w:pPr>
      <w:r w:rsidRPr="00081896">
        <w:rPr>
          <w:rFonts w:cs="Arial"/>
          <w:sz w:val="22"/>
          <w:lang w:eastAsia="sl-SI"/>
        </w:rPr>
        <w:t xml:space="preserve">Ponudba se šteje za pravočasno oddano, če jo naročnik prejme preko sistema e-JN </w:t>
      </w:r>
      <w:hyperlink r:id="rId14" w:history="1">
        <w:r w:rsidRPr="00081896">
          <w:rPr>
            <w:rStyle w:val="Hiperpovezava"/>
            <w:rFonts w:cs="Arial"/>
            <w:sz w:val="22"/>
            <w:lang w:eastAsia="sl-SI"/>
          </w:rPr>
          <w:t>https://ejn.gov.si</w:t>
        </w:r>
      </w:hyperlink>
      <w:r w:rsidRPr="00081896">
        <w:rPr>
          <w:rFonts w:cs="Arial"/>
          <w:sz w:val="22"/>
          <w:lang w:eastAsia="sl-SI"/>
        </w:rPr>
        <w:t xml:space="preserve"> </w:t>
      </w:r>
      <w:r w:rsidRPr="00473A69">
        <w:rPr>
          <w:rFonts w:cs="Arial"/>
          <w:b/>
          <w:sz w:val="22"/>
          <w:lang w:eastAsia="sl-SI"/>
        </w:rPr>
        <w:t xml:space="preserve">najkasneje do </w:t>
      </w:r>
      <w:r w:rsidR="001D2AE6" w:rsidRPr="00473A69">
        <w:rPr>
          <w:rFonts w:cs="Arial"/>
          <w:b/>
          <w:sz w:val="22"/>
          <w:lang w:eastAsia="sl-SI"/>
        </w:rPr>
        <w:t>2</w:t>
      </w:r>
      <w:r w:rsidR="00473A69" w:rsidRPr="00473A69">
        <w:rPr>
          <w:rFonts w:cs="Arial"/>
          <w:b/>
          <w:sz w:val="22"/>
          <w:lang w:eastAsia="sl-SI"/>
        </w:rPr>
        <w:t>9</w:t>
      </w:r>
      <w:r w:rsidRPr="00473A69">
        <w:rPr>
          <w:rFonts w:cs="Arial"/>
          <w:b/>
          <w:sz w:val="22"/>
        </w:rPr>
        <w:t>.</w:t>
      </w:r>
      <w:r w:rsidR="001D2AE6" w:rsidRPr="00473A69">
        <w:rPr>
          <w:rFonts w:cs="Arial"/>
          <w:b/>
          <w:sz w:val="22"/>
        </w:rPr>
        <w:t>0</w:t>
      </w:r>
      <w:r w:rsidR="00B658C0" w:rsidRPr="00473A69">
        <w:rPr>
          <w:rFonts w:cs="Arial"/>
          <w:b/>
          <w:sz w:val="22"/>
        </w:rPr>
        <w:t>8</w:t>
      </w:r>
      <w:r w:rsidRPr="00473A69">
        <w:rPr>
          <w:rFonts w:cs="Arial"/>
          <w:b/>
          <w:sz w:val="22"/>
        </w:rPr>
        <w:t>.202</w:t>
      </w:r>
      <w:r w:rsidR="00203534" w:rsidRPr="00473A69">
        <w:rPr>
          <w:rFonts w:cs="Arial"/>
          <w:b/>
          <w:sz w:val="22"/>
        </w:rPr>
        <w:t>4</w:t>
      </w:r>
      <w:r w:rsidRPr="00473A69">
        <w:rPr>
          <w:rFonts w:cs="Arial"/>
          <w:i/>
          <w:sz w:val="22"/>
        </w:rPr>
        <w:t xml:space="preserve"> </w:t>
      </w:r>
      <w:r w:rsidRPr="00473A69">
        <w:rPr>
          <w:rFonts w:cs="Arial"/>
          <w:b/>
          <w:sz w:val="22"/>
        </w:rPr>
        <w:t>do 10:00</w:t>
      </w:r>
      <w:r w:rsidRPr="00473A69">
        <w:rPr>
          <w:rFonts w:cs="Arial"/>
          <w:sz w:val="22"/>
        </w:rPr>
        <w:t xml:space="preserve"> </w:t>
      </w:r>
      <w:r w:rsidRPr="00473A69">
        <w:rPr>
          <w:rFonts w:cs="Arial"/>
          <w:b/>
          <w:sz w:val="22"/>
        </w:rPr>
        <w:t>ure</w:t>
      </w:r>
      <w:r w:rsidRPr="001D2AE6">
        <w:rPr>
          <w:rFonts w:cs="Arial"/>
          <w:sz w:val="22"/>
        </w:rPr>
        <w:t>.</w:t>
      </w:r>
      <w:r w:rsidRPr="001D2AE6">
        <w:rPr>
          <w:sz w:val="22"/>
        </w:rPr>
        <w:t xml:space="preserve"> </w:t>
      </w:r>
      <w:r w:rsidRPr="00081896">
        <w:rPr>
          <w:sz w:val="22"/>
        </w:rPr>
        <w:t>Za oddano ponudbo se šteje ponudba, ki je v sistemu e-JN označena s statusom »ODDANA«.</w:t>
      </w:r>
    </w:p>
    <w:p w14:paraId="66744FA4" w14:textId="77777777" w:rsidR="00081896" w:rsidRPr="00081896" w:rsidRDefault="00081896" w:rsidP="00081896">
      <w:pPr>
        <w:rPr>
          <w:sz w:val="22"/>
        </w:rPr>
      </w:pPr>
    </w:p>
    <w:p w14:paraId="17202152" w14:textId="77777777" w:rsidR="00081896" w:rsidRPr="00081896" w:rsidRDefault="00081896" w:rsidP="00081896">
      <w:pPr>
        <w:rPr>
          <w:sz w:val="22"/>
        </w:rPr>
      </w:pPr>
      <w:r w:rsidRPr="00081896">
        <w:rPr>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6AAF8FE" w14:textId="77777777" w:rsidR="00081896" w:rsidRPr="00081896" w:rsidRDefault="00081896" w:rsidP="00081896">
      <w:pPr>
        <w:rPr>
          <w:sz w:val="22"/>
        </w:rPr>
      </w:pPr>
    </w:p>
    <w:p w14:paraId="281EF693" w14:textId="25BF7C72" w:rsidR="00081896" w:rsidRDefault="00081896" w:rsidP="00081896">
      <w:pPr>
        <w:rPr>
          <w:sz w:val="22"/>
        </w:rPr>
      </w:pPr>
      <w:r w:rsidRPr="00081896">
        <w:rPr>
          <w:sz w:val="22"/>
        </w:rPr>
        <w:t>Po preteku roka za predložitev ponudb ponudbe ne bo več mogoče oddati.</w:t>
      </w:r>
    </w:p>
    <w:p w14:paraId="3E15F8DB" w14:textId="6BF8C26C" w:rsidR="004E7360" w:rsidRPr="00C103B3" w:rsidRDefault="004E7360" w:rsidP="00081896">
      <w:pPr>
        <w:rPr>
          <w:color w:val="FF0000"/>
          <w:sz w:val="22"/>
        </w:rPr>
      </w:pPr>
    </w:p>
    <w:p w14:paraId="0F7B17A1" w14:textId="12F00791" w:rsidR="00081896" w:rsidRPr="0041030D" w:rsidRDefault="00081896" w:rsidP="00081896">
      <w:pPr>
        <w:rPr>
          <w:rFonts w:cs="Arial"/>
          <w:b/>
          <w:bCs/>
          <w:sz w:val="22"/>
        </w:rPr>
      </w:pPr>
      <w:r w:rsidRPr="0041030D">
        <w:rPr>
          <w:rFonts w:cs="Arial"/>
          <w:b/>
          <w:bCs/>
          <w:sz w:val="22"/>
        </w:rPr>
        <w:t xml:space="preserve">Dostop do povezave za oddajo elektronske ponudbe v tem postopku javnega naročila je na naslednji povezavi: </w:t>
      </w:r>
    </w:p>
    <w:p w14:paraId="6239727F" w14:textId="50EA5D0F" w:rsidR="0041030D" w:rsidRDefault="0041030D" w:rsidP="00081896">
      <w:pPr>
        <w:rPr>
          <w:rFonts w:cs="Arial"/>
          <w:b/>
          <w:bCs/>
          <w:color w:val="FF0000"/>
          <w:sz w:val="22"/>
        </w:rPr>
      </w:pPr>
    </w:p>
    <w:p w14:paraId="2B909175" w14:textId="60582F43" w:rsidR="0041030D" w:rsidRPr="00726E13" w:rsidRDefault="00726E13" w:rsidP="00081896">
      <w:pPr>
        <w:rPr>
          <w:sz w:val="22"/>
        </w:rPr>
      </w:pPr>
      <w:hyperlink r:id="rId15" w:history="1">
        <w:r w:rsidRPr="00726E13">
          <w:rPr>
            <w:rStyle w:val="Hiperpovezava"/>
            <w:sz w:val="22"/>
          </w:rPr>
          <w:t>https://ejn.gov.si/ponudba/pages/aktualno/aktualno_jnc_podrobno.xhtml?zadevaId=43979</w:t>
        </w:r>
      </w:hyperlink>
    </w:p>
    <w:p w14:paraId="2658C4B2" w14:textId="77777777" w:rsidR="00726E13" w:rsidRPr="00C103B3" w:rsidRDefault="00726E13" w:rsidP="00081896">
      <w:pPr>
        <w:rPr>
          <w:rFonts w:cs="Arial"/>
          <w:b/>
          <w:bCs/>
          <w:color w:val="FF0000"/>
          <w:sz w:val="22"/>
        </w:rPr>
      </w:pPr>
    </w:p>
    <w:p w14:paraId="162C50A8" w14:textId="0D6D6FB6" w:rsidR="00FE0500" w:rsidRPr="00A2234F" w:rsidRDefault="001E1797" w:rsidP="00372F46">
      <w:pPr>
        <w:pStyle w:val="Naslov1"/>
        <w:ind w:left="142" w:hanging="142"/>
        <w:rPr>
          <w:rFonts w:cs="Arial"/>
          <w:sz w:val="22"/>
          <w:szCs w:val="22"/>
        </w:rPr>
      </w:pPr>
      <w:bookmarkStart w:id="18" w:name="_Toc467501160"/>
      <w:bookmarkStart w:id="19" w:name="_Toc467501161"/>
      <w:bookmarkStart w:id="20" w:name="_Toc336851733"/>
      <w:bookmarkStart w:id="21" w:name="_Toc336851781"/>
      <w:bookmarkStart w:id="22" w:name="_Toc173134908"/>
      <w:bookmarkEnd w:id="18"/>
      <w:bookmarkEnd w:id="19"/>
      <w:r w:rsidRPr="00A2234F">
        <w:rPr>
          <w:rFonts w:cs="Arial"/>
          <w:sz w:val="22"/>
          <w:szCs w:val="22"/>
        </w:rPr>
        <w:t xml:space="preserve">INFORMACIJE V ZVEZI Z </w:t>
      </w:r>
      <w:r w:rsidR="00C91BF6" w:rsidRPr="00A2234F">
        <w:rPr>
          <w:rFonts w:cs="Arial"/>
          <w:sz w:val="22"/>
          <w:szCs w:val="22"/>
        </w:rPr>
        <w:t>ODPIRANJ</w:t>
      </w:r>
      <w:r w:rsidRPr="00A2234F">
        <w:rPr>
          <w:rFonts w:cs="Arial"/>
          <w:sz w:val="22"/>
          <w:szCs w:val="22"/>
        </w:rPr>
        <w:t>EM</w:t>
      </w:r>
      <w:r w:rsidR="00C91BF6" w:rsidRPr="00A2234F">
        <w:rPr>
          <w:rFonts w:cs="Arial"/>
          <w:sz w:val="22"/>
          <w:szCs w:val="22"/>
        </w:rPr>
        <w:t xml:space="preserve"> PONUDB</w:t>
      </w:r>
      <w:bookmarkEnd w:id="20"/>
      <w:bookmarkEnd w:id="21"/>
      <w:bookmarkEnd w:id="22"/>
      <w:r w:rsidR="00B55B72" w:rsidRPr="00A2234F">
        <w:rPr>
          <w:rFonts w:cs="Arial"/>
          <w:sz w:val="22"/>
          <w:szCs w:val="22"/>
        </w:rPr>
        <w:t xml:space="preserve"> </w:t>
      </w:r>
    </w:p>
    <w:p w14:paraId="1F906C3E" w14:textId="13854F00" w:rsidR="006B3B55" w:rsidRPr="00CE4951" w:rsidRDefault="006B3B55" w:rsidP="006B3B55">
      <w:pPr>
        <w:rPr>
          <w:rFonts w:cs="Arial"/>
          <w:sz w:val="22"/>
          <w:lang w:eastAsia="sl-SI"/>
        </w:rPr>
      </w:pPr>
      <w:r w:rsidRPr="00A2234F">
        <w:rPr>
          <w:rFonts w:cs="Arial"/>
          <w:sz w:val="22"/>
        </w:rPr>
        <w:t xml:space="preserve">Odpiranje ponudb bo potekalo avtomatično v sistemu e-JN </w:t>
      </w:r>
      <w:r w:rsidRPr="00473A69">
        <w:rPr>
          <w:rFonts w:cs="Arial"/>
          <w:sz w:val="22"/>
        </w:rPr>
        <w:t>dne</w:t>
      </w:r>
      <w:r w:rsidR="00C27411" w:rsidRPr="00473A69">
        <w:rPr>
          <w:rFonts w:cs="Arial"/>
          <w:sz w:val="22"/>
        </w:rPr>
        <w:t xml:space="preserve"> </w:t>
      </w:r>
      <w:r w:rsidR="00F146DC" w:rsidRPr="00473A69">
        <w:rPr>
          <w:rFonts w:cs="Arial"/>
          <w:b/>
          <w:bCs/>
          <w:sz w:val="22"/>
        </w:rPr>
        <w:t>2</w:t>
      </w:r>
      <w:r w:rsidR="00473A69" w:rsidRPr="00473A69">
        <w:rPr>
          <w:rFonts w:cs="Arial"/>
          <w:b/>
          <w:bCs/>
          <w:sz w:val="22"/>
        </w:rPr>
        <w:t>9</w:t>
      </w:r>
      <w:r w:rsidR="003D18CA" w:rsidRPr="00473A69">
        <w:rPr>
          <w:rFonts w:cs="Arial"/>
          <w:b/>
          <w:bCs/>
          <w:sz w:val="22"/>
        </w:rPr>
        <w:t>.</w:t>
      </w:r>
      <w:r w:rsidR="00F146DC" w:rsidRPr="00473A69">
        <w:rPr>
          <w:rFonts w:cs="Arial"/>
          <w:b/>
          <w:bCs/>
          <w:sz w:val="22"/>
        </w:rPr>
        <w:t>0</w:t>
      </w:r>
      <w:r w:rsidR="00B658C0" w:rsidRPr="00473A69">
        <w:rPr>
          <w:rFonts w:cs="Arial"/>
          <w:b/>
          <w:bCs/>
          <w:sz w:val="22"/>
        </w:rPr>
        <w:t>8</w:t>
      </w:r>
      <w:r w:rsidR="003D18CA" w:rsidRPr="00473A69">
        <w:rPr>
          <w:rFonts w:cs="Arial"/>
          <w:b/>
          <w:bCs/>
          <w:sz w:val="22"/>
        </w:rPr>
        <w:t>.202</w:t>
      </w:r>
      <w:r w:rsidR="00C103B3" w:rsidRPr="00473A69">
        <w:rPr>
          <w:rFonts w:cs="Arial"/>
          <w:b/>
          <w:bCs/>
          <w:sz w:val="22"/>
        </w:rPr>
        <w:t>4</w:t>
      </w:r>
      <w:r w:rsidR="003D18CA" w:rsidRPr="00473A69">
        <w:rPr>
          <w:rFonts w:cs="Arial"/>
          <w:sz w:val="22"/>
        </w:rPr>
        <w:t xml:space="preserve"> </w:t>
      </w:r>
      <w:r w:rsidRPr="00473A69">
        <w:rPr>
          <w:rFonts w:cs="Arial"/>
          <w:sz w:val="22"/>
        </w:rPr>
        <w:t xml:space="preserve"> in se bo začelo </w:t>
      </w:r>
      <w:r w:rsidRPr="00473A69">
        <w:rPr>
          <w:rFonts w:cs="Arial"/>
          <w:b/>
          <w:sz w:val="22"/>
        </w:rPr>
        <w:t xml:space="preserve">ob </w:t>
      </w:r>
      <w:r w:rsidR="002F5716" w:rsidRPr="00473A69">
        <w:rPr>
          <w:rFonts w:cs="Arial"/>
          <w:b/>
          <w:sz w:val="22"/>
        </w:rPr>
        <w:t>11:0</w:t>
      </w:r>
      <w:r w:rsidR="00513FC6" w:rsidRPr="00473A69">
        <w:rPr>
          <w:rFonts w:cs="Arial"/>
          <w:b/>
          <w:sz w:val="22"/>
        </w:rPr>
        <w:t>0</w:t>
      </w:r>
      <w:r w:rsidRPr="00473A69">
        <w:rPr>
          <w:rFonts w:cs="Arial"/>
          <w:b/>
          <w:sz w:val="22"/>
        </w:rPr>
        <w:t xml:space="preserve"> uri</w:t>
      </w:r>
      <w:r w:rsidRPr="00473A69">
        <w:rPr>
          <w:rFonts w:cs="Arial"/>
          <w:sz w:val="22"/>
        </w:rPr>
        <w:t xml:space="preserve"> na spletnem naslovu </w:t>
      </w:r>
      <w:hyperlink r:id="rId16" w:history="1">
        <w:r w:rsidRPr="00473A69">
          <w:rPr>
            <w:rStyle w:val="Hiperpovezava"/>
            <w:rFonts w:cs="Arial"/>
            <w:color w:val="auto"/>
            <w:sz w:val="22"/>
            <w:lang w:eastAsia="sl-SI"/>
          </w:rPr>
          <w:t>https://ejn.gov.si</w:t>
        </w:r>
      </w:hyperlink>
      <w:r w:rsidRPr="00473A69">
        <w:rPr>
          <w:rFonts w:cs="Arial"/>
          <w:sz w:val="22"/>
          <w:lang w:eastAsia="sl-SI"/>
        </w:rPr>
        <w:t>.</w:t>
      </w:r>
      <w:r w:rsidRPr="00CE4951">
        <w:rPr>
          <w:rFonts w:cs="Arial"/>
          <w:sz w:val="22"/>
          <w:lang w:eastAsia="sl-SI"/>
        </w:rPr>
        <w:t xml:space="preserve"> </w:t>
      </w:r>
    </w:p>
    <w:p w14:paraId="0295501B" w14:textId="77777777" w:rsidR="006B3B55" w:rsidRPr="00A2234F" w:rsidRDefault="006B3B55" w:rsidP="006B3B55">
      <w:pPr>
        <w:rPr>
          <w:rFonts w:cs="Arial"/>
          <w:sz w:val="22"/>
        </w:rPr>
      </w:pPr>
    </w:p>
    <w:p w14:paraId="352EDD86" w14:textId="7BD0478B" w:rsidR="006B3B55" w:rsidRDefault="006B3B55" w:rsidP="006B3B55">
      <w:pPr>
        <w:rPr>
          <w:rFonts w:cs="Arial"/>
          <w:sz w:val="22"/>
        </w:rPr>
      </w:pPr>
      <w:r w:rsidRPr="00A2234F">
        <w:rPr>
          <w:rFonts w:cs="Arial"/>
          <w:sz w:val="22"/>
        </w:rPr>
        <w:t xml:space="preserve">Odpiranje poteka tako, da sistem e-JN samodejno ob uri, ki je določena za javno odpiranje ponudb, prikaže podatke o ponudniku, o variantah, če so bile zahtevane oziroma dovoljene, skupni ponudbeni vrednosti ponudbe ter omogoči dostop do </w:t>
      </w:r>
      <w:r w:rsidR="0083118A">
        <w:rPr>
          <w:rFonts w:cs="Arial"/>
          <w:sz w:val="22"/>
        </w:rPr>
        <w:t xml:space="preserve">obrazca »Rekapitulacija predračuna«, </w:t>
      </w:r>
      <w:r w:rsidRPr="00A2234F">
        <w:rPr>
          <w:rFonts w:cs="Arial"/>
          <w:sz w:val="22"/>
        </w:rPr>
        <w:t xml:space="preserve"> ki ga ponudnik naloži v sistem e-JN pod razdelek »Skupna ponudbena cena«, v del »Predračun«. </w:t>
      </w:r>
    </w:p>
    <w:p w14:paraId="07DCA593" w14:textId="77777777" w:rsidR="00400A3C" w:rsidRPr="00A2234F" w:rsidRDefault="00C91BF6" w:rsidP="00372F46">
      <w:pPr>
        <w:pStyle w:val="Naslov1"/>
        <w:ind w:left="426"/>
        <w:rPr>
          <w:rFonts w:cs="Arial"/>
          <w:sz w:val="22"/>
          <w:szCs w:val="22"/>
        </w:rPr>
      </w:pPr>
      <w:bookmarkStart w:id="23" w:name="_Toc466382877"/>
      <w:bookmarkStart w:id="24" w:name="_Toc466382878"/>
      <w:bookmarkStart w:id="25" w:name="_Toc466382879"/>
      <w:bookmarkStart w:id="26" w:name="_Toc466382881"/>
      <w:bookmarkStart w:id="27" w:name="_Toc466382883"/>
      <w:bookmarkStart w:id="28" w:name="_Toc466382885"/>
      <w:bookmarkStart w:id="29" w:name="_Toc466382886"/>
      <w:bookmarkStart w:id="30" w:name="_Toc336851734"/>
      <w:bookmarkStart w:id="31" w:name="_Toc336851782"/>
      <w:bookmarkStart w:id="32" w:name="_Toc173134909"/>
      <w:bookmarkEnd w:id="23"/>
      <w:bookmarkEnd w:id="24"/>
      <w:bookmarkEnd w:id="25"/>
      <w:bookmarkEnd w:id="26"/>
      <w:bookmarkEnd w:id="27"/>
      <w:bookmarkEnd w:id="28"/>
      <w:bookmarkEnd w:id="29"/>
      <w:r w:rsidRPr="00A2234F">
        <w:rPr>
          <w:rFonts w:cs="Arial"/>
          <w:sz w:val="22"/>
          <w:szCs w:val="22"/>
        </w:rPr>
        <w:t>PRAVNA PODLAGA</w:t>
      </w:r>
      <w:bookmarkEnd w:id="30"/>
      <w:bookmarkEnd w:id="31"/>
      <w:bookmarkEnd w:id="32"/>
    </w:p>
    <w:p w14:paraId="36C8B22C" w14:textId="259733BC" w:rsidR="00400A3C" w:rsidRPr="00A2234F" w:rsidRDefault="00921A40" w:rsidP="00400A3C">
      <w:pPr>
        <w:rPr>
          <w:rFonts w:cs="Arial"/>
          <w:sz w:val="22"/>
        </w:rPr>
      </w:pPr>
      <w:r w:rsidRPr="00A2234F">
        <w:rPr>
          <w:rFonts w:cs="Arial"/>
          <w:sz w:val="22"/>
        </w:rPr>
        <w:t>Naročnik</w:t>
      </w:r>
      <w:r w:rsidR="008C7509" w:rsidRPr="00A2234F">
        <w:rPr>
          <w:rFonts w:cs="Arial"/>
          <w:sz w:val="22"/>
        </w:rPr>
        <w:t xml:space="preserve"> izvaja </w:t>
      </w:r>
      <w:r w:rsidRPr="00A2234F">
        <w:rPr>
          <w:rFonts w:cs="Arial"/>
          <w:sz w:val="22"/>
        </w:rPr>
        <w:t xml:space="preserve">postopek oddaje javnega naročila </w:t>
      </w:r>
      <w:r w:rsidR="00400A3C" w:rsidRPr="00A2234F">
        <w:rPr>
          <w:rFonts w:cs="Arial"/>
          <w:sz w:val="22"/>
        </w:rPr>
        <w:t>na podlagi veljavnega zakona</w:t>
      </w:r>
      <w:r w:rsidR="005D0DD8" w:rsidRPr="00A2234F">
        <w:rPr>
          <w:rFonts w:cs="Arial"/>
          <w:sz w:val="22"/>
        </w:rPr>
        <w:t xml:space="preserve"> o javnem naročanju</w:t>
      </w:r>
      <w:r w:rsidR="00400A3C" w:rsidRPr="00A2234F">
        <w:rPr>
          <w:rFonts w:cs="Arial"/>
          <w:sz w:val="22"/>
        </w:rPr>
        <w:t xml:space="preserve"> in podzakonskih aktov, ki urejajo javno naročanje</w:t>
      </w:r>
      <w:r w:rsidR="00E038E0" w:rsidRPr="00A2234F">
        <w:rPr>
          <w:rFonts w:cs="Arial"/>
          <w:sz w:val="22"/>
        </w:rPr>
        <w:t xml:space="preserve"> in </w:t>
      </w:r>
      <w:r w:rsidR="00400A3C" w:rsidRPr="00A2234F">
        <w:rPr>
          <w:rFonts w:cs="Arial"/>
          <w:sz w:val="22"/>
        </w:rPr>
        <w:t>v skladu z veljavno zakonodajo, ki ureja področje, ki je predmet javnega naročila.</w:t>
      </w:r>
    </w:p>
    <w:p w14:paraId="51425C59" w14:textId="77777777" w:rsidR="00AE082E" w:rsidRPr="00A2234F" w:rsidRDefault="00AE082E" w:rsidP="00372F46">
      <w:pPr>
        <w:pStyle w:val="Naslov1"/>
        <w:ind w:left="284" w:hanging="284"/>
        <w:rPr>
          <w:rFonts w:cs="Arial"/>
          <w:sz w:val="22"/>
          <w:szCs w:val="22"/>
        </w:rPr>
      </w:pPr>
      <w:bookmarkStart w:id="33" w:name="_Toc464638497"/>
      <w:bookmarkStart w:id="34" w:name="_Toc464638498"/>
      <w:bookmarkStart w:id="35" w:name="_Toc336851735"/>
      <w:bookmarkStart w:id="36" w:name="_Toc336851783"/>
      <w:bookmarkStart w:id="37" w:name="_Toc371662750"/>
      <w:bookmarkStart w:id="38" w:name="_Toc173134910"/>
      <w:bookmarkStart w:id="39" w:name="_Toc336851736"/>
      <w:bookmarkStart w:id="40" w:name="_Toc336851784"/>
      <w:bookmarkEnd w:id="33"/>
      <w:bookmarkEnd w:id="34"/>
      <w:r w:rsidRPr="00A2234F">
        <w:rPr>
          <w:rFonts w:cs="Arial"/>
          <w:sz w:val="22"/>
          <w:szCs w:val="22"/>
        </w:rPr>
        <w:t xml:space="preserve">TEMELJNA PRAVILA </w:t>
      </w:r>
      <w:bookmarkEnd w:id="35"/>
      <w:bookmarkEnd w:id="36"/>
      <w:r w:rsidRPr="00A2234F">
        <w:rPr>
          <w:rFonts w:cs="Arial"/>
          <w:sz w:val="22"/>
          <w:szCs w:val="22"/>
        </w:rPr>
        <w:t>za dostop, obvestila in pojasnila v zvezi z razpisno dokumentacijo</w:t>
      </w:r>
      <w:bookmarkEnd w:id="37"/>
      <w:bookmarkEnd w:id="38"/>
    </w:p>
    <w:p w14:paraId="79DDB006" w14:textId="77777777" w:rsidR="00400A3C" w:rsidRPr="00A2234F" w:rsidRDefault="00C91BF6" w:rsidP="00400A3C">
      <w:pPr>
        <w:pStyle w:val="Naslov2"/>
        <w:rPr>
          <w:rFonts w:eastAsia="Calibri" w:cs="Arial"/>
          <w:b w:val="0"/>
          <w:smallCaps w:val="0"/>
          <w:sz w:val="22"/>
          <w:szCs w:val="22"/>
        </w:rPr>
      </w:pPr>
      <w:bookmarkStart w:id="41" w:name="_Toc173134911"/>
      <w:r w:rsidRPr="00A2234F">
        <w:rPr>
          <w:rFonts w:cs="Arial"/>
          <w:sz w:val="22"/>
          <w:szCs w:val="22"/>
        </w:rPr>
        <w:t>d</w:t>
      </w:r>
      <w:r w:rsidR="00400A3C" w:rsidRPr="00A2234F">
        <w:rPr>
          <w:rFonts w:cs="Arial"/>
          <w:sz w:val="22"/>
          <w:szCs w:val="22"/>
        </w:rPr>
        <w:t>ostop do razpisne dokumentacije</w:t>
      </w:r>
      <w:bookmarkEnd w:id="39"/>
      <w:bookmarkEnd w:id="40"/>
      <w:bookmarkEnd w:id="41"/>
    </w:p>
    <w:p w14:paraId="4E884E0E" w14:textId="77777777" w:rsidR="00003DA3" w:rsidRPr="00003DA3" w:rsidRDefault="00003DA3" w:rsidP="00003DA3">
      <w:pPr>
        <w:spacing w:line="0" w:lineRule="atLeast"/>
        <w:rPr>
          <w:rFonts w:cs="Arial"/>
          <w:sz w:val="22"/>
        </w:rPr>
      </w:pPr>
      <w:r w:rsidRPr="00003DA3">
        <w:rPr>
          <w:rFonts w:cs="Arial"/>
          <w:sz w:val="22"/>
        </w:rPr>
        <w:t xml:space="preserve">Dokumentacijo ponudniki dobijo </w:t>
      </w:r>
      <w:r w:rsidRPr="00003DA3">
        <w:rPr>
          <w:rFonts w:cs="Arial"/>
          <w:b/>
          <w:bCs/>
          <w:sz w:val="22"/>
        </w:rPr>
        <w:t>na Portalu javnih naročil.</w:t>
      </w:r>
      <w:r w:rsidRPr="00003DA3">
        <w:rPr>
          <w:rFonts w:cs="Arial"/>
          <w:sz w:val="22"/>
        </w:rPr>
        <w:t xml:space="preserve"> Dokumentacija je brezplačna. Ponudnik nosi vse stroške povezane s sestavljanjem in oddajo ponudbe.</w:t>
      </w:r>
    </w:p>
    <w:p w14:paraId="0BC98E11" w14:textId="77777777" w:rsidR="00400A3C" w:rsidRPr="00A2234F" w:rsidRDefault="00400A3C" w:rsidP="00400A3C">
      <w:pPr>
        <w:pStyle w:val="Naslov2"/>
        <w:rPr>
          <w:rFonts w:cs="Arial"/>
          <w:sz w:val="22"/>
          <w:szCs w:val="22"/>
        </w:rPr>
      </w:pPr>
      <w:bookmarkStart w:id="42" w:name="_Toc464638501"/>
      <w:bookmarkStart w:id="43" w:name="_Toc464638503"/>
      <w:bookmarkStart w:id="44" w:name="_Toc336851737"/>
      <w:bookmarkStart w:id="45" w:name="_Toc336851785"/>
      <w:bookmarkStart w:id="46" w:name="_Toc173134912"/>
      <w:bookmarkEnd w:id="42"/>
      <w:bookmarkEnd w:id="43"/>
      <w:r w:rsidRPr="00A2234F">
        <w:rPr>
          <w:rFonts w:cs="Arial"/>
          <w:sz w:val="22"/>
          <w:szCs w:val="22"/>
        </w:rPr>
        <w:t>obvestila in pojasnila v zvezi z razpisno dokumentacijo</w:t>
      </w:r>
      <w:bookmarkEnd w:id="44"/>
      <w:bookmarkEnd w:id="45"/>
      <w:bookmarkEnd w:id="46"/>
    </w:p>
    <w:p w14:paraId="0EB81305" w14:textId="77777777" w:rsidR="00BA7A4A" w:rsidRPr="00A2234F" w:rsidRDefault="00BA7A4A" w:rsidP="00BA7A4A">
      <w:pPr>
        <w:rPr>
          <w:rFonts w:cs="Arial"/>
          <w:sz w:val="22"/>
        </w:rPr>
      </w:pPr>
      <w:bookmarkStart w:id="47" w:name="_Toc467133853"/>
      <w:bookmarkStart w:id="48" w:name="_Toc467501167"/>
      <w:bookmarkStart w:id="49" w:name="_Toc467133854"/>
      <w:bookmarkStart w:id="50" w:name="_Toc467501168"/>
      <w:bookmarkStart w:id="51" w:name="_Toc467133855"/>
      <w:bookmarkStart w:id="52" w:name="_Toc467501169"/>
      <w:bookmarkStart w:id="53" w:name="_Toc467133856"/>
      <w:bookmarkStart w:id="54" w:name="_Toc467501170"/>
      <w:bookmarkStart w:id="55" w:name="_Toc467133857"/>
      <w:bookmarkStart w:id="56" w:name="_Toc467501171"/>
      <w:bookmarkStart w:id="57" w:name="_Toc467133858"/>
      <w:bookmarkStart w:id="58" w:name="_Toc467501172"/>
      <w:bookmarkStart w:id="59" w:name="_Toc467133859"/>
      <w:bookmarkStart w:id="60" w:name="_Toc467501173"/>
      <w:bookmarkStart w:id="61" w:name="_Toc467133862"/>
      <w:bookmarkStart w:id="62" w:name="_Toc467501176"/>
      <w:bookmarkStart w:id="63" w:name="_Toc467133865"/>
      <w:bookmarkStart w:id="64" w:name="_Toc467501179"/>
      <w:bookmarkStart w:id="65" w:name="_Toc467133866"/>
      <w:bookmarkStart w:id="66" w:name="_Toc467501180"/>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A2234F">
        <w:rPr>
          <w:rFonts w:cs="Arial"/>
          <w:sz w:val="22"/>
        </w:rPr>
        <w:t>Komunikacija s ponudniki o vprašanjih v zvezi z vsebino naročila in v zvezi s pripravo ponudbe poteka izključno preko portala javnih naročil.</w:t>
      </w:r>
    </w:p>
    <w:p w14:paraId="46BE630F" w14:textId="77777777" w:rsidR="00BA7A4A" w:rsidRPr="00A2234F" w:rsidRDefault="00BA7A4A" w:rsidP="00BA7A4A">
      <w:pPr>
        <w:rPr>
          <w:rFonts w:cs="Arial"/>
          <w:sz w:val="22"/>
        </w:rPr>
      </w:pPr>
    </w:p>
    <w:p w14:paraId="10EB11CA" w14:textId="0559D94F" w:rsidR="00BA7A4A" w:rsidRPr="009A4349" w:rsidRDefault="00BA7A4A" w:rsidP="00BA7A4A">
      <w:pPr>
        <w:rPr>
          <w:rFonts w:cs="Arial"/>
          <w:b/>
          <w:bCs/>
          <w:color w:val="FF0000"/>
          <w:sz w:val="22"/>
        </w:rPr>
      </w:pPr>
      <w:r w:rsidRPr="00A2234F">
        <w:rPr>
          <w:rFonts w:cs="Arial"/>
          <w:sz w:val="22"/>
        </w:rPr>
        <w:t xml:space="preserve">Naročnik bo zahtevo za pojasnilo razpisne dokumentacije oziroma kakršnokoli drugo vprašanje v zvezi z naročilom štel kot pravočasno, v kolikor bo na portalu javnih naročil zastavljeno najkasneje do </w:t>
      </w:r>
      <w:r w:rsidRPr="00473A69">
        <w:rPr>
          <w:rFonts w:cs="Arial"/>
          <w:sz w:val="22"/>
        </w:rPr>
        <w:t>vključno</w:t>
      </w:r>
      <w:r w:rsidR="003F6704" w:rsidRPr="00473A69">
        <w:rPr>
          <w:rFonts w:cs="Arial"/>
          <w:sz w:val="22"/>
        </w:rPr>
        <w:t xml:space="preserve"> </w:t>
      </w:r>
      <w:r w:rsidR="0018335F" w:rsidRPr="00473A69">
        <w:rPr>
          <w:rFonts w:cs="Arial"/>
          <w:b/>
          <w:bCs/>
          <w:sz w:val="22"/>
        </w:rPr>
        <w:t>1</w:t>
      </w:r>
      <w:r w:rsidR="00473A69" w:rsidRPr="00473A69">
        <w:rPr>
          <w:rFonts w:cs="Arial"/>
          <w:b/>
          <w:bCs/>
          <w:sz w:val="22"/>
        </w:rPr>
        <w:t>9</w:t>
      </w:r>
      <w:r w:rsidR="00F64480" w:rsidRPr="00473A69">
        <w:rPr>
          <w:rFonts w:cs="Arial"/>
          <w:b/>
          <w:bCs/>
          <w:sz w:val="22"/>
        </w:rPr>
        <w:t>.</w:t>
      </w:r>
      <w:r w:rsidR="0018335F" w:rsidRPr="00473A69">
        <w:rPr>
          <w:rFonts w:cs="Arial"/>
          <w:b/>
          <w:bCs/>
          <w:sz w:val="22"/>
        </w:rPr>
        <w:t>0</w:t>
      </w:r>
      <w:r w:rsidR="00B658C0" w:rsidRPr="00473A69">
        <w:rPr>
          <w:rFonts w:cs="Arial"/>
          <w:b/>
          <w:bCs/>
          <w:sz w:val="22"/>
        </w:rPr>
        <w:t>8</w:t>
      </w:r>
      <w:r w:rsidR="00F64480" w:rsidRPr="00473A69">
        <w:rPr>
          <w:rFonts w:cs="Arial"/>
          <w:b/>
          <w:bCs/>
          <w:sz w:val="22"/>
        </w:rPr>
        <w:t>.202</w:t>
      </w:r>
      <w:r w:rsidR="003F6704" w:rsidRPr="00473A69">
        <w:rPr>
          <w:rFonts w:cs="Arial"/>
          <w:b/>
          <w:bCs/>
          <w:sz w:val="22"/>
        </w:rPr>
        <w:t>4</w:t>
      </w:r>
      <w:r w:rsidRPr="00473A69">
        <w:rPr>
          <w:rFonts w:cs="Arial"/>
          <w:b/>
          <w:bCs/>
          <w:sz w:val="22"/>
        </w:rPr>
        <w:t xml:space="preserve"> do </w:t>
      </w:r>
      <w:r w:rsidR="00316076" w:rsidRPr="00473A69">
        <w:rPr>
          <w:rFonts w:cs="Arial"/>
          <w:b/>
          <w:bCs/>
          <w:sz w:val="22"/>
        </w:rPr>
        <w:t>0</w:t>
      </w:r>
      <w:r w:rsidR="00B658C0" w:rsidRPr="00473A69">
        <w:rPr>
          <w:rFonts w:cs="Arial"/>
          <w:b/>
          <w:bCs/>
          <w:sz w:val="22"/>
        </w:rPr>
        <w:t>8:</w:t>
      </w:r>
      <w:r w:rsidR="00D83EF9" w:rsidRPr="00473A69">
        <w:rPr>
          <w:rFonts w:cs="Arial"/>
          <w:b/>
          <w:bCs/>
          <w:sz w:val="22"/>
        </w:rPr>
        <w:t>00</w:t>
      </w:r>
      <w:r w:rsidRPr="00473A69">
        <w:rPr>
          <w:rFonts w:cs="Arial"/>
          <w:b/>
          <w:bCs/>
          <w:sz w:val="22"/>
        </w:rPr>
        <w:t xml:space="preserve"> ure</w:t>
      </w:r>
      <w:r w:rsidR="00F64480" w:rsidRPr="00473A69">
        <w:rPr>
          <w:rFonts w:cs="Arial"/>
          <w:b/>
          <w:bCs/>
          <w:sz w:val="22"/>
        </w:rPr>
        <w:t>.</w:t>
      </w:r>
      <w:r w:rsidRPr="0018335F">
        <w:rPr>
          <w:rFonts w:cs="Arial"/>
          <w:b/>
          <w:bCs/>
          <w:sz w:val="22"/>
        </w:rPr>
        <w:t xml:space="preserve">  </w:t>
      </w:r>
    </w:p>
    <w:p w14:paraId="251635F8" w14:textId="77777777" w:rsidR="00BA7A4A" w:rsidRPr="009A4349" w:rsidRDefault="00BA7A4A" w:rsidP="00BA7A4A">
      <w:pPr>
        <w:rPr>
          <w:rFonts w:cs="Arial"/>
          <w:b/>
          <w:bCs/>
          <w:color w:val="FF0000"/>
          <w:sz w:val="22"/>
        </w:rPr>
      </w:pPr>
    </w:p>
    <w:p w14:paraId="60213EC9" w14:textId="77777777" w:rsidR="00BA7A4A" w:rsidRPr="00A2234F" w:rsidRDefault="00BA7A4A" w:rsidP="00BA7A4A">
      <w:pPr>
        <w:rPr>
          <w:rFonts w:cs="Arial"/>
          <w:sz w:val="22"/>
        </w:rPr>
      </w:pPr>
      <w:r w:rsidRPr="00A2234F">
        <w:rPr>
          <w:rFonts w:cs="Arial"/>
          <w:sz w:val="22"/>
        </w:rPr>
        <w:t>Na zahteve za pojasnila oziroma druga vprašanja v zvezi z naročilom, zastavljena po tem roku, naročnik ne bo odgovarjal.</w:t>
      </w:r>
    </w:p>
    <w:p w14:paraId="7672A119" w14:textId="77777777" w:rsidR="00BA7A4A" w:rsidRPr="00A2234F" w:rsidRDefault="00BA7A4A" w:rsidP="00BA7A4A">
      <w:pPr>
        <w:rPr>
          <w:rFonts w:cs="Arial"/>
          <w:sz w:val="22"/>
        </w:rPr>
      </w:pPr>
    </w:p>
    <w:p w14:paraId="269B347E" w14:textId="489BCBDD" w:rsidR="00BA7A4A" w:rsidRDefault="00BA7A4A" w:rsidP="00BA7A4A">
      <w:pPr>
        <w:rPr>
          <w:rFonts w:cs="Arial"/>
          <w:sz w:val="22"/>
        </w:rPr>
      </w:pPr>
      <w:r w:rsidRPr="00A2234F">
        <w:rPr>
          <w:rFonts w:cs="Arial"/>
          <w:sz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A2234F">
        <w:rPr>
          <w:rFonts w:cs="Arial"/>
          <w:sz w:val="22"/>
        </w:rPr>
        <w:t>P</w:t>
      </w:r>
      <w:r w:rsidRPr="00A2234F">
        <w:rPr>
          <w:rFonts w:cs="Arial"/>
          <w:sz w:val="22"/>
        </w:rPr>
        <w:t>ortalu javnih naročil.</w:t>
      </w:r>
    </w:p>
    <w:p w14:paraId="0E6A2550" w14:textId="3FC286F1" w:rsidR="005312FE" w:rsidRPr="00A2234F" w:rsidRDefault="00C544F8" w:rsidP="001C59F5">
      <w:pPr>
        <w:pStyle w:val="Naslov1"/>
        <w:ind w:left="142"/>
        <w:rPr>
          <w:rFonts w:cs="Arial"/>
          <w:sz w:val="22"/>
          <w:szCs w:val="22"/>
        </w:rPr>
      </w:pPr>
      <w:bookmarkStart w:id="67" w:name="_Toc173134913"/>
      <w:r w:rsidRPr="00A2234F">
        <w:rPr>
          <w:rFonts w:cs="Arial"/>
          <w:sz w:val="22"/>
          <w:szCs w:val="22"/>
        </w:rPr>
        <w:t>POGOJI ZA SODELOVANJE IN RAZLOGI ZA IZKLJUČITEV</w:t>
      </w:r>
      <w:bookmarkEnd w:id="67"/>
    </w:p>
    <w:p w14:paraId="19262344" w14:textId="77777777" w:rsidR="005B48AD" w:rsidRPr="00A2234F" w:rsidRDefault="002838E4" w:rsidP="005B48AD">
      <w:pPr>
        <w:pStyle w:val="Naslov2"/>
        <w:rPr>
          <w:rFonts w:cs="Arial"/>
          <w:sz w:val="22"/>
          <w:szCs w:val="22"/>
        </w:rPr>
      </w:pPr>
      <w:bookmarkStart w:id="68" w:name="_Toc173134914"/>
      <w:r w:rsidRPr="00A2234F">
        <w:rPr>
          <w:rFonts w:cs="Arial"/>
          <w:sz w:val="22"/>
          <w:szCs w:val="22"/>
        </w:rPr>
        <w:t>ugotavljanje sposobnosti za sodelovanje v postopku oddaje javnega naročila in dokazila</w:t>
      </w:r>
      <w:bookmarkEnd w:id="68"/>
    </w:p>
    <w:p w14:paraId="635DFE07" w14:textId="77777777" w:rsidR="00AA0955" w:rsidRPr="00A2234F" w:rsidRDefault="00AA0955" w:rsidP="00526448">
      <w:pPr>
        <w:spacing w:line="0" w:lineRule="atLeast"/>
        <w:rPr>
          <w:rFonts w:cs="Arial"/>
          <w:bCs/>
          <w:sz w:val="22"/>
          <w:lang w:eastAsia="zh-CN"/>
        </w:rPr>
      </w:pPr>
      <w:r w:rsidRPr="00A2234F">
        <w:rPr>
          <w:rFonts w:cs="Arial"/>
          <w:bCs/>
          <w:sz w:val="22"/>
          <w:lang w:eastAsia="zh-CN"/>
        </w:rPr>
        <w:t>Neobstoj razlogov za izključitev morajo izkazati naslednji gospodarski subjekti:</w:t>
      </w:r>
    </w:p>
    <w:p w14:paraId="27E73261"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ponudnik;</w:t>
      </w:r>
    </w:p>
    <w:p w14:paraId="6B8472ED" w14:textId="77777777" w:rsidR="00AA0955" w:rsidRPr="00A2234F" w:rsidRDefault="00AA0955" w:rsidP="00636B71">
      <w:pPr>
        <w:pStyle w:val="Odstavekseznama"/>
        <w:numPr>
          <w:ilvl w:val="0"/>
          <w:numId w:val="15"/>
        </w:numPr>
        <w:spacing w:after="0" w:line="0" w:lineRule="atLeast"/>
        <w:contextualSpacing w:val="0"/>
        <w:jc w:val="left"/>
        <w:rPr>
          <w:rFonts w:cs="Arial"/>
          <w:bCs/>
          <w:sz w:val="22"/>
          <w:lang w:eastAsia="zh-CN"/>
        </w:rPr>
      </w:pPr>
      <w:r w:rsidRPr="00A2234F">
        <w:rPr>
          <w:rFonts w:cs="Arial"/>
          <w:bCs/>
          <w:sz w:val="22"/>
          <w:lang w:eastAsia="zh-CN"/>
        </w:rPr>
        <w:t>vsi partnerji v skupni ponudbi;</w:t>
      </w:r>
    </w:p>
    <w:p w14:paraId="5339D712" w14:textId="77777777" w:rsidR="00AA0955" w:rsidRPr="00A2234F" w:rsidRDefault="00AA0955"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vsi podizvajalci, ne glede na fazo izvedbe javnega naročila, v kateri se vključijo v izvedbo javnega naročila;</w:t>
      </w:r>
    </w:p>
    <w:p w14:paraId="6CFCB9CF" w14:textId="3C8EEF24" w:rsidR="00AA0955" w:rsidRPr="00A2234F" w:rsidRDefault="00BE5FD7" w:rsidP="00636B71">
      <w:pPr>
        <w:pStyle w:val="Odstavekseznama"/>
        <w:numPr>
          <w:ilvl w:val="0"/>
          <w:numId w:val="15"/>
        </w:numPr>
        <w:spacing w:after="0" w:line="0" w:lineRule="atLeast"/>
        <w:contextualSpacing w:val="0"/>
        <w:rPr>
          <w:rFonts w:cs="Arial"/>
          <w:bCs/>
          <w:sz w:val="22"/>
          <w:lang w:eastAsia="zh-CN"/>
        </w:rPr>
      </w:pPr>
      <w:r w:rsidRPr="00A2234F">
        <w:rPr>
          <w:rFonts w:cs="Arial"/>
          <w:bCs/>
          <w:sz w:val="22"/>
          <w:lang w:eastAsia="zh-CN"/>
        </w:rPr>
        <w:t>subjekti, katerih zmogljivosti uporablja ponudnik, če ponudnik v skladu z 81. členom ZJN-3 uporablja zmogljivosti drugih subjektov</w:t>
      </w:r>
      <w:r w:rsidR="00AA0955" w:rsidRPr="00A2234F">
        <w:rPr>
          <w:rFonts w:cs="Arial"/>
          <w:bCs/>
          <w:sz w:val="22"/>
          <w:lang w:eastAsia="zh-CN"/>
        </w:rPr>
        <w:t>.</w:t>
      </w:r>
    </w:p>
    <w:p w14:paraId="36712619" w14:textId="77777777" w:rsidR="00AA0955" w:rsidRPr="00A2234F" w:rsidRDefault="00AA0955" w:rsidP="00AA0955">
      <w:pPr>
        <w:rPr>
          <w:rFonts w:cs="Arial"/>
          <w:bCs/>
          <w:sz w:val="22"/>
          <w:lang w:eastAsia="zh-CN"/>
        </w:rPr>
      </w:pPr>
    </w:p>
    <w:p w14:paraId="4B30E994" w14:textId="24BF9D99" w:rsidR="00BE5FD7" w:rsidRPr="00A2234F" w:rsidRDefault="00BE5FD7" w:rsidP="00BE5FD7">
      <w:pPr>
        <w:pStyle w:val="Pripombabesedilo"/>
        <w:rPr>
          <w:rFonts w:cs="Arial"/>
          <w:sz w:val="22"/>
          <w:szCs w:val="22"/>
        </w:rPr>
      </w:pPr>
      <w:r w:rsidRPr="00A2234F">
        <w:rPr>
          <w:rFonts w:cs="Arial"/>
          <w:bCs/>
          <w:sz w:val="22"/>
          <w:szCs w:val="22"/>
          <w:lang w:eastAsia="zh-CN"/>
        </w:rPr>
        <w:t xml:space="preserve">Vsi navedeni gospodarski subjekti  (ponudnik, partnerji, </w:t>
      </w:r>
      <w:r w:rsidRPr="00A2234F">
        <w:rPr>
          <w:rFonts w:cs="Arial"/>
          <w:sz w:val="22"/>
          <w:szCs w:val="22"/>
          <w:lang w:eastAsia="zh-CN"/>
        </w:rPr>
        <w:t xml:space="preserve">podizvajalci ter </w:t>
      </w:r>
      <w:r w:rsidRPr="00A2234F">
        <w:rPr>
          <w:rFonts w:cs="Arial"/>
          <w:bCs/>
          <w:sz w:val="22"/>
          <w:szCs w:val="22"/>
          <w:lang w:eastAsia="zh-CN"/>
        </w:rPr>
        <w:t>subjekti, katerih zmogljivosti uporablja ponudnik, če ponudnik v skladu z 81. členom ZJN-3 uporablja zmogljivosti drugih subjektov)</w:t>
      </w:r>
      <w:r w:rsidRPr="00A2234F">
        <w:rPr>
          <w:rFonts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A2234F" w:rsidRDefault="00C544F8" w:rsidP="00AA0955">
      <w:pPr>
        <w:rPr>
          <w:rFonts w:cs="Arial"/>
          <w:sz w:val="22"/>
        </w:rPr>
      </w:pPr>
    </w:p>
    <w:p w14:paraId="64262731" w14:textId="77777777" w:rsidR="00C544F8" w:rsidRPr="00A2234F" w:rsidRDefault="00C544F8" w:rsidP="00C544F8">
      <w:pPr>
        <w:rPr>
          <w:rFonts w:cs="Arial"/>
          <w:sz w:val="22"/>
        </w:rPr>
      </w:pPr>
      <w:r w:rsidRPr="00A2234F">
        <w:rPr>
          <w:rFonts w:cs="Arial"/>
          <w:sz w:val="22"/>
        </w:rPr>
        <w:t>V primeru, da ponudnik prijavi podizvajalca ali se sklicuje na zmogljivosti drugega, je potrebno tudi zanj v ponudbi predložiti obrazec ESPD. V primeru, da ponudnik 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A2234F" w:rsidRDefault="00C544F8" w:rsidP="00AA0955">
      <w:pPr>
        <w:rPr>
          <w:rFonts w:cs="Arial"/>
          <w:sz w:val="22"/>
        </w:rPr>
      </w:pPr>
    </w:p>
    <w:p w14:paraId="2DCF5623" w14:textId="77711D8A" w:rsidR="00AA0955" w:rsidRPr="00A2234F" w:rsidRDefault="00AA0955" w:rsidP="00AA0955">
      <w:pPr>
        <w:rPr>
          <w:rFonts w:cs="Arial"/>
          <w:sz w:val="22"/>
        </w:rPr>
      </w:pPr>
      <w:r w:rsidRPr="00A2234F">
        <w:rPr>
          <w:rFonts w:cs="Arial"/>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A2234F" w:rsidRDefault="00AA0955" w:rsidP="00AA0955">
      <w:pPr>
        <w:rPr>
          <w:rFonts w:cs="Arial"/>
          <w:sz w:val="22"/>
          <w:lang w:eastAsia="zh-CN"/>
        </w:rPr>
      </w:pPr>
    </w:p>
    <w:p w14:paraId="0F0AD2C0" w14:textId="7AC19B33" w:rsidR="00BE5FD7" w:rsidRPr="00A2234F" w:rsidRDefault="00AA0955" w:rsidP="00BE5FD7">
      <w:pPr>
        <w:rPr>
          <w:rFonts w:cs="Arial"/>
          <w:sz w:val="22"/>
          <w:lang w:eastAsia="zh-CN"/>
        </w:rPr>
      </w:pPr>
      <w:r w:rsidRPr="00A2234F">
        <w:rPr>
          <w:rFonts w:cs="Arial"/>
          <w:sz w:val="22"/>
          <w:lang w:eastAsia="zh-CN"/>
        </w:rPr>
        <w:t xml:space="preserve">Podizvajalci, ki bodo v javno naročilo vključeni po sklenitvi pogodbe z glavnim izvajalcem ali s konzorcijem izvajalcev, morajo obrazec ESPD ter obrazec »Izjava </w:t>
      </w:r>
      <w:r w:rsidR="003E0AFC" w:rsidRPr="00A2234F">
        <w:rPr>
          <w:rFonts w:cs="Arial"/>
          <w:sz w:val="22"/>
          <w:lang w:eastAsia="zh-CN"/>
        </w:rPr>
        <w:t>in podatki p</w:t>
      </w:r>
      <w:r w:rsidRPr="00A2234F">
        <w:rPr>
          <w:rFonts w:cs="Arial"/>
          <w:sz w:val="22"/>
          <w:lang w:eastAsia="zh-CN"/>
        </w:rPr>
        <w:t xml:space="preserve">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A2234F">
        <w:rPr>
          <w:rFonts w:cs="Arial"/>
          <w:sz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EEC6C7D" w14:textId="77777777" w:rsidR="00BE5FD7" w:rsidRPr="00A2234F" w:rsidRDefault="00BE5FD7" w:rsidP="00AA0955">
      <w:pPr>
        <w:rPr>
          <w:rFonts w:cs="Arial"/>
          <w:sz w:val="22"/>
          <w:lang w:eastAsia="zh-CN"/>
        </w:rPr>
      </w:pPr>
    </w:p>
    <w:p w14:paraId="3B701179" w14:textId="6FBAA015" w:rsidR="00201910" w:rsidRPr="00A2234F" w:rsidRDefault="00AA0955" w:rsidP="00201910">
      <w:pPr>
        <w:rPr>
          <w:rFonts w:cs="Arial"/>
          <w:sz w:val="22"/>
        </w:rPr>
      </w:pPr>
      <w:r w:rsidRPr="00A2234F">
        <w:rPr>
          <w:rFonts w:cs="Arial"/>
          <w:sz w:val="22"/>
        </w:rPr>
        <w:t xml:space="preserve">Naročnik si pridržuje pravico do vpogleda </w:t>
      </w:r>
      <w:r w:rsidR="006810CE" w:rsidRPr="00A2234F">
        <w:rPr>
          <w:rFonts w:cs="Arial"/>
          <w:sz w:val="22"/>
        </w:rPr>
        <w:t xml:space="preserve"> </w:t>
      </w:r>
      <w:r w:rsidRPr="00A2234F">
        <w:rPr>
          <w:rFonts w:cs="Arial"/>
          <w:sz w:val="22"/>
        </w:rPr>
        <w:t>v originalne dokumente in do preveritve verodostojnosti predloženih dokazil pri podpisniku le-teh.</w:t>
      </w:r>
      <w:r w:rsidR="00201910" w:rsidRPr="00A2234F">
        <w:rPr>
          <w:rFonts w:cs="Arial"/>
          <w:sz w:val="22"/>
        </w:rPr>
        <w:t xml:space="preserve"> Naročnik si pridržuje pravico do preveritve verodostojnosti predloženih dokazil pri podpisniku le-teh.</w:t>
      </w:r>
    </w:p>
    <w:p w14:paraId="7F27B2B1" w14:textId="555B1D42" w:rsidR="00AA0955" w:rsidRPr="00A2234F" w:rsidRDefault="00AA0955" w:rsidP="00AA0955">
      <w:pPr>
        <w:spacing w:line="0" w:lineRule="atLeast"/>
        <w:rPr>
          <w:rFonts w:cs="Arial"/>
          <w:color w:val="00B050"/>
          <w:sz w:val="22"/>
        </w:rPr>
      </w:pPr>
    </w:p>
    <w:p w14:paraId="0F806FC9" w14:textId="77777777" w:rsidR="00470C58" w:rsidRPr="00A2234F" w:rsidRDefault="00470C58" w:rsidP="00470C58">
      <w:pPr>
        <w:rPr>
          <w:rFonts w:cs="Arial"/>
          <w:sz w:val="22"/>
        </w:rPr>
      </w:pPr>
      <w:bookmarkStart w:id="69" w:name="_Hlk40872671"/>
      <w:r w:rsidRPr="00A2234F">
        <w:rPr>
          <w:rFonts w:cs="Arial"/>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69"/>
    <w:p w14:paraId="4D4D2379" w14:textId="77777777" w:rsidR="00470C58" w:rsidRPr="00A2234F" w:rsidRDefault="00470C58" w:rsidP="00470C58">
      <w:pPr>
        <w:rPr>
          <w:rFonts w:cs="Arial"/>
          <w:sz w:val="22"/>
        </w:rPr>
      </w:pPr>
    </w:p>
    <w:p w14:paraId="2356AE4D" w14:textId="6BB4BCCB" w:rsidR="00470C58" w:rsidRPr="009D0FF2" w:rsidRDefault="00470C58" w:rsidP="00470C58">
      <w:pPr>
        <w:rPr>
          <w:rFonts w:cs="Arial"/>
          <w:sz w:val="22"/>
        </w:rPr>
      </w:pPr>
      <w:r w:rsidRPr="009D0FF2">
        <w:rPr>
          <w:rFonts w:cs="Arial"/>
          <w:sz w:val="22"/>
        </w:rPr>
        <w:t>Za skupne ponudbe in ponudbe s podizvajalci je treba upoštevati še točki 10.</w:t>
      </w:r>
      <w:r w:rsidR="009D0FF2" w:rsidRPr="009D0FF2">
        <w:rPr>
          <w:rFonts w:cs="Arial"/>
          <w:sz w:val="22"/>
        </w:rPr>
        <w:t>4</w:t>
      </w:r>
      <w:r w:rsidRPr="009D0FF2">
        <w:rPr>
          <w:rFonts w:cs="Arial"/>
          <w:sz w:val="22"/>
        </w:rPr>
        <w:t>.1 (Skupna ponudba) in 10.</w:t>
      </w:r>
      <w:r w:rsidR="009D0FF2" w:rsidRPr="009D0FF2">
        <w:rPr>
          <w:rFonts w:cs="Arial"/>
          <w:sz w:val="22"/>
        </w:rPr>
        <w:t>5</w:t>
      </w:r>
      <w:r w:rsidRPr="009D0FF2">
        <w:rPr>
          <w:rFonts w:cs="Arial"/>
          <w:sz w:val="22"/>
        </w:rPr>
        <w:t>.2 (Ponudba s podizvajalci) teh navodil.</w:t>
      </w:r>
    </w:p>
    <w:p w14:paraId="209AB99C" w14:textId="43E31699" w:rsidR="00470C58" w:rsidRPr="004966D2" w:rsidRDefault="00470C58" w:rsidP="004966D2">
      <w:pPr>
        <w:pStyle w:val="Naslov2"/>
        <w:rPr>
          <w:rFonts w:cs="Arial"/>
          <w:iCs/>
          <w:sz w:val="22"/>
          <w:szCs w:val="22"/>
        </w:rPr>
      </w:pPr>
      <w:bookmarkStart w:id="70" w:name="_Toc464638508"/>
      <w:bookmarkStart w:id="71" w:name="_Toc464638509"/>
      <w:bookmarkStart w:id="72" w:name="_Toc464638510"/>
      <w:bookmarkStart w:id="73" w:name="_Toc464638511"/>
      <w:bookmarkStart w:id="74" w:name="_Toc464638513"/>
      <w:bookmarkStart w:id="75" w:name="_Toc464638514"/>
      <w:bookmarkStart w:id="76" w:name="_Toc464638515"/>
      <w:bookmarkStart w:id="77" w:name="_Toc464638517"/>
      <w:bookmarkStart w:id="78" w:name="_Toc464638519"/>
      <w:bookmarkStart w:id="79" w:name="_Toc464638520"/>
      <w:bookmarkStart w:id="80" w:name="_Toc464638521"/>
      <w:bookmarkStart w:id="81" w:name="_Toc464638522"/>
      <w:bookmarkStart w:id="82" w:name="_Toc464638523"/>
      <w:bookmarkStart w:id="83" w:name="_Toc464638525"/>
      <w:bookmarkStart w:id="84" w:name="_Toc464638526"/>
      <w:bookmarkStart w:id="85" w:name="_Toc464638527"/>
      <w:bookmarkStart w:id="86" w:name="_Toc173134915"/>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4966D2">
        <w:rPr>
          <w:rFonts w:cs="Arial"/>
          <w:iCs/>
          <w:sz w:val="22"/>
          <w:szCs w:val="22"/>
        </w:rPr>
        <w:t>Razlogi za izključitev</w:t>
      </w:r>
      <w:bookmarkEnd w:id="86"/>
    </w:p>
    <w:p w14:paraId="6D505033" w14:textId="1FD70E38" w:rsidR="00591C59" w:rsidRDefault="00591C59" w:rsidP="00591C59">
      <w:pPr>
        <w:rPr>
          <w:rFonts w:cs="Arial"/>
          <w:sz w:val="22"/>
        </w:rPr>
      </w:pPr>
    </w:p>
    <w:p w14:paraId="4234C08B" w14:textId="17DE02D7" w:rsidR="00932A81" w:rsidRPr="006377C0" w:rsidRDefault="00932A81" w:rsidP="009C7331">
      <w:pPr>
        <w:pStyle w:val="Odstavekseznama"/>
        <w:numPr>
          <w:ilvl w:val="0"/>
          <w:numId w:val="21"/>
        </w:numPr>
        <w:ind w:left="360"/>
        <w:rPr>
          <w:rFonts w:cs="Arial"/>
          <w:b/>
          <w:bCs/>
          <w:sz w:val="22"/>
        </w:rPr>
      </w:pPr>
      <w:r w:rsidRPr="006377C0">
        <w:rPr>
          <w:rFonts w:cs="Arial"/>
          <w:b/>
          <w:bCs/>
          <w:sz w:val="22"/>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 ali za primerljiva kazniva dejanja, ki so jih izrekla tuja sodišča.</w:t>
      </w:r>
    </w:p>
    <w:p w14:paraId="70D453BF" w14:textId="77777777" w:rsidR="00593E25" w:rsidRDefault="00593E25" w:rsidP="00932A81">
      <w:pPr>
        <w:rPr>
          <w:rFonts w:cs="Arial"/>
          <w:sz w:val="22"/>
        </w:rPr>
      </w:pPr>
    </w:p>
    <w:p w14:paraId="6FBA47A2" w14:textId="59021591" w:rsidR="00312250" w:rsidRDefault="00932A81" w:rsidP="00593E25">
      <w:pPr>
        <w:rPr>
          <w:rFonts w:cs="Arial"/>
          <w:sz w:val="22"/>
        </w:rPr>
      </w:pPr>
      <w:r w:rsidRPr="003D06FF">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r w:rsidR="00593E25">
        <w:rPr>
          <w:rFonts w:cs="Arial"/>
          <w:sz w:val="22"/>
        </w:rPr>
        <w:t xml:space="preserve"> </w:t>
      </w:r>
    </w:p>
    <w:p w14:paraId="4002384A" w14:textId="77777777" w:rsidR="006377C0" w:rsidRDefault="006377C0" w:rsidP="00593E25">
      <w:pPr>
        <w:rPr>
          <w:rFonts w:cs="Arial"/>
          <w:sz w:val="22"/>
        </w:rPr>
      </w:pPr>
    </w:p>
    <w:p w14:paraId="2D380AF8" w14:textId="7F1947D9" w:rsidR="00593E25" w:rsidRPr="00B057EF" w:rsidRDefault="00593E25" w:rsidP="00593E25">
      <w:pPr>
        <w:rPr>
          <w:rFonts w:cs="Arial"/>
          <w:b/>
          <w:bCs/>
          <w:sz w:val="22"/>
          <w:u w:val="single"/>
        </w:rPr>
      </w:pPr>
      <w:r w:rsidRPr="002435A3">
        <w:rPr>
          <w:rFonts w:cs="Arial"/>
          <w:sz w:val="22"/>
        </w:rPr>
        <w:t>Ponudnik lahko potrdila iz Kazenske evidence priloži sam. Tako predložena potrdila ne smejo biti starejša od 4</w:t>
      </w:r>
      <w:r>
        <w:rPr>
          <w:rFonts w:cs="Arial"/>
          <w:sz w:val="22"/>
        </w:rPr>
        <w:t xml:space="preserve"> (štirih) </w:t>
      </w:r>
      <w:r w:rsidRPr="002435A3">
        <w:rPr>
          <w:rFonts w:cs="Arial"/>
          <w:sz w:val="22"/>
        </w:rPr>
        <w:t>mesecev od roka za oddajo ponudbe.</w:t>
      </w:r>
      <w:r w:rsidR="006377C0">
        <w:rPr>
          <w:rFonts w:cs="Arial"/>
          <w:sz w:val="22"/>
        </w:rPr>
        <w:t xml:space="preserve"> </w:t>
      </w:r>
      <w:r w:rsidR="00F36C23">
        <w:rPr>
          <w:rFonts w:cs="Arial"/>
          <w:sz w:val="22"/>
        </w:rPr>
        <w:t>Gospodarski subjekt v</w:t>
      </w:r>
      <w:r w:rsidR="00312250">
        <w:rPr>
          <w:rFonts w:cs="Arial"/>
          <w:sz w:val="22"/>
        </w:rPr>
        <w:t xml:space="preserve"> Del II: Informacije o povezavi z gospodarskim subjektom, Oddelek B: Informacije o predstavnikih gospodarskega subjekta med drugim vpiše </w:t>
      </w:r>
      <w:r w:rsidR="00312250" w:rsidRPr="00B057EF">
        <w:rPr>
          <w:rFonts w:cs="Arial"/>
          <w:b/>
          <w:bCs/>
          <w:sz w:val="22"/>
          <w:u w:val="single"/>
        </w:rPr>
        <w:t>podatek o EMŠO za vsakega predstavnika gospodarskega subjekta.</w:t>
      </w:r>
    </w:p>
    <w:p w14:paraId="69F2189C" w14:textId="77777777" w:rsidR="00593E25" w:rsidRPr="009065B6" w:rsidRDefault="00593E25" w:rsidP="00932A81">
      <w:pPr>
        <w:rPr>
          <w:rFonts w:cs="Arial"/>
          <w:sz w:val="22"/>
        </w:rPr>
      </w:pPr>
    </w:p>
    <w:p w14:paraId="5D2F018B" w14:textId="15DD15F5" w:rsidR="00932A81"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Izpolnjeni </w:t>
      </w:r>
      <w:r w:rsidRPr="009065B6">
        <w:rPr>
          <w:rFonts w:cs="Arial"/>
          <w:b/>
          <w:sz w:val="22"/>
        </w:rPr>
        <w:t xml:space="preserve">obrazec </w:t>
      </w:r>
      <w:r w:rsidRPr="009065B6">
        <w:rPr>
          <w:rFonts w:cs="Arial"/>
          <w:b/>
          <w:bCs/>
          <w:sz w:val="22"/>
        </w:rPr>
        <w:t>ESPD</w:t>
      </w:r>
      <w:r w:rsidRPr="009065B6">
        <w:rPr>
          <w:rFonts w:cs="Arial"/>
          <w:sz w:val="22"/>
        </w:rPr>
        <w:t xml:space="preserve"> (v »Del III: Razlogi za izključitev, Oddelek A: Razlogi, povezani s kazenskimi obsodbami«) za vse gospodarske subjekte v ponudbi in vse fizične osebe.</w:t>
      </w:r>
      <w:r>
        <w:rPr>
          <w:rFonts w:cs="Arial"/>
          <w:sz w:val="22"/>
        </w:rPr>
        <w:t xml:space="preserve"> </w:t>
      </w:r>
    </w:p>
    <w:p w14:paraId="173B40F6" w14:textId="77777777" w:rsidR="00932A81" w:rsidRPr="009065B6" w:rsidRDefault="00932A81" w:rsidP="00932A81">
      <w:pPr>
        <w:rPr>
          <w:rFonts w:cs="Arial"/>
          <w:b/>
          <w:bCs/>
          <w:sz w:val="22"/>
        </w:rPr>
      </w:pPr>
    </w:p>
    <w:p w14:paraId="5737EA51" w14:textId="77777777" w:rsidR="00932A81" w:rsidRPr="006377C0" w:rsidRDefault="00932A81" w:rsidP="00932A81">
      <w:pPr>
        <w:rPr>
          <w:rFonts w:cs="Arial"/>
          <w:b/>
          <w:bCs/>
          <w:sz w:val="22"/>
        </w:rPr>
      </w:pPr>
      <w:r w:rsidRPr="009065B6">
        <w:rPr>
          <w:rFonts w:cs="Arial"/>
          <w:sz w:val="22"/>
        </w:rPr>
        <w:t>2.</w:t>
      </w:r>
      <w:r w:rsidRPr="009065B6">
        <w:rPr>
          <w:rFonts w:cs="Arial"/>
          <w:sz w:val="22"/>
        </w:rPr>
        <w:tab/>
      </w:r>
      <w:r w:rsidRPr="006377C0">
        <w:rPr>
          <w:rFonts w:cs="Arial"/>
          <w:b/>
          <w:bCs/>
          <w:sz w:val="22"/>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0483A14C" w14:textId="77777777" w:rsidR="00932A81" w:rsidRPr="009065B6" w:rsidRDefault="00932A81" w:rsidP="00932A81">
      <w:pPr>
        <w:rPr>
          <w:rFonts w:cs="Arial"/>
          <w:sz w:val="22"/>
        </w:rPr>
      </w:pPr>
    </w:p>
    <w:p w14:paraId="48CF94C2" w14:textId="77777777" w:rsidR="00932A81" w:rsidRPr="009065B6" w:rsidRDefault="00932A81" w:rsidP="00932A81">
      <w:pPr>
        <w:rPr>
          <w:rFonts w:cs="Arial"/>
          <w:sz w:val="22"/>
        </w:rPr>
      </w:pPr>
      <w:r w:rsidRPr="009065B6">
        <w:rPr>
          <w:rFonts w:cs="Arial"/>
          <w:sz w:val="22"/>
        </w:rPr>
        <w:t>DOKAZIL</w:t>
      </w:r>
      <w:r>
        <w:rPr>
          <w:rFonts w:cs="Arial"/>
          <w:sz w:val="22"/>
        </w:rPr>
        <w:t>A</w:t>
      </w:r>
      <w:r w:rsidRPr="009065B6">
        <w:rPr>
          <w:rFonts w:cs="Arial"/>
          <w:sz w:val="22"/>
        </w:rPr>
        <w:t>:</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B: Razlogi, povezani s plačilom davkov ali prispevkov za socialno varnost«) za vse gospodarske subjekte v ponudbi.</w:t>
      </w:r>
    </w:p>
    <w:p w14:paraId="5E8AC080" w14:textId="77777777" w:rsidR="00932A81" w:rsidRPr="009065B6" w:rsidRDefault="00932A81" w:rsidP="00932A81">
      <w:pPr>
        <w:rPr>
          <w:rFonts w:cs="Arial"/>
          <w:sz w:val="22"/>
        </w:rPr>
      </w:pPr>
    </w:p>
    <w:p w14:paraId="0C07C92B" w14:textId="77777777" w:rsidR="00932A81" w:rsidRPr="006B7168" w:rsidRDefault="00932A81" w:rsidP="00932A81">
      <w:pPr>
        <w:rPr>
          <w:rFonts w:cs="Arial"/>
          <w:b/>
          <w:bCs/>
          <w:sz w:val="22"/>
        </w:rPr>
      </w:pPr>
      <w:r w:rsidRPr="009065B6">
        <w:rPr>
          <w:rFonts w:cs="Arial"/>
          <w:sz w:val="22"/>
        </w:rPr>
        <w:t>3.</w:t>
      </w:r>
      <w:r w:rsidRPr="009065B6">
        <w:rPr>
          <w:rFonts w:cs="Arial"/>
          <w:sz w:val="22"/>
        </w:rPr>
        <w:tab/>
      </w:r>
      <w:r w:rsidRPr="006B7168">
        <w:rPr>
          <w:rFonts w:cs="Arial"/>
          <w:b/>
          <w:bCs/>
          <w:sz w:val="22"/>
        </w:rPr>
        <w:t>Gospodarski subjekt na dan, ko poteče rok za oddajo ponudb, ne sme biti uvrščen v evidenco gospodarskih subjektov z negativnimi referencami iz a) točke četrtega odstavka 75. člena ZJN-3.</w:t>
      </w:r>
    </w:p>
    <w:p w14:paraId="21BD21DB" w14:textId="77777777" w:rsidR="00932A81" w:rsidRPr="009065B6" w:rsidRDefault="00932A81" w:rsidP="00932A81">
      <w:pPr>
        <w:rPr>
          <w:rFonts w:cs="Arial"/>
          <w:sz w:val="22"/>
        </w:rPr>
      </w:pPr>
    </w:p>
    <w:p w14:paraId="6FC8A0FA" w14:textId="77777777" w:rsidR="00932A81" w:rsidRPr="009065B6"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 xml:space="preserve">obrazec ESPD </w:t>
      </w:r>
      <w:r w:rsidRPr="009065B6">
        <w:rPr>
          <w:rFonts w:cs="Arial"/>
          <w:sz w:val="22"/>
        </w:rPr>
        <w:t xml:space="preserve"> (v »Del III: Razlogi za izključitev, Oddelek D: Nacionalni razlogi za izključitev«)  za vse gospodarske subjekte v ponudbi.</w:t>
      </w:r>
    </w:p>
    <w:p w14:paraId="7ED48F87" w14:textId="77777777" w:rsidR="00932A81" w:rsidRPr="009065B6" w:rsidRDefault="00932A81" w:rsidP="00932A81">
      <w:pPr>
        <w:rPr>
          <w:rFonts w:cs="Arial"/>
          <w:sz w:val="22"/>
        </w:rPr>
      </w:pPr>
    </w:p>
    <w:p w14:paraId="3B931FDC" w14:textId="77777777" w:rsidR="00932A81" w:rsidRPr="006B7168" w:rsidRDefault="00932A81" w:rsidP="00932A81">
      <w:pPr>
        <w:spacing w:line="0" w:lineRule="atLeast"/>
        <w:rPr>
          <w:rFonts w:cs="Arial"/>
          <w:b/>
          <w:bCs/>
          <w:sz w:val="22"/>
        </w:rPr>
      </w:pPr>
      <w:r w:rsidRPr="009065B6">
        <w:rPr>
          <w:rFonts w:cs="Arial"/>
          <w:sz w:val="22"/>
        </w:rPr>
        <w:t>4.</w:t>
      </w:r>
      <w:r w:rsidRPr="009065B6">
        <w:rPr>
          <w:rFonts w:cs="Arial"/>
          <w:sz w:val="22"/>
        </w:rPr>
        <w:tab/>
      </w:r>
      <w:bookmarkStart w:id="87" w:name="_Hlk167277813"/>
      <w:r w:rsidRPr="006B7168">
        <w:rPr>
          <w:rFonts w:cs="Arial"/>
          <w:b/>
          <w:bCs/>
          <w:sz w:val="22"/>
        </w:rPr>
        <w:t xml:space="preserve">Gospodarskemu subjektu v zadnjih treh letih pred potekom roka za oddajo ponudbe ne sme biti s pravnomočno odločbo pristojnega organa Republike Slovenije ali druge države članice ali tretje države dvakrat izrečena globa zaradi prekrška v zvezi s plačilom za delo, delovnim časom, počitki, opravljanjem dela na podlagi pogodb </w:t>
      </w:r>
      <w:r w:rsidRPr="006B7168">
        <w:rPr>
          <w:rFonts w:cs="Arial"/>
          <w:b/>
          <w:bCs/>
          <w:sz w:val="22"/>
        </w:rPr>
        <w:lastRenderedPageBreak/>
        <w:t>civilnega prava kljub obstoju elementov delovnega razmerja ali zaradi prekrška v zvezi z zaposlovanjem na črno.</w:t>
      </w:r>
    </w:p>
    <w:p w14:paraId="7D554CA7" w14:textId="77777777" w:rsidR="006B7168" w:rsidRDefault="006B7168" w:rsidP="00932A81">
      <w:pPr>
        <w:rPr>
          <w:rFonts w:cs="Arial"/>
          <w:sz w:val="22"/>
        </w:rPr>
      </w:pPr>
    </w:p>
    <w:p w14:paraId="4CBCD434" w14:textId="03876C60" w:rsidR="00932A81" w:rsidRPr="003D06FF" w:rsidRDefault="00932A81" w:rsidP="00932A81">
      <w:pPr>
        <w:rPr>
          <w:rFonts w:cs="Arial"/>
          <w:sz w:val="22"/>
        </w:rPr>
      </w:pPr>
      <w:r w:rsidRPr="003D06FF">
        <w:rPr>
          <w:rFonts w:cs="Arial"/>
          <w:sz w:val="22"/>
        </w:rPr>
        <w:t>Če je gospodarski subjekt v položaju iz zgornjega odstavka, lahko naročniku najkasneje do roka za oddajo prijav ali ponudb v skladu z devetim odstavkom 75. člena ZJN-3 predloži dokazila, da je sprejel zadostne ukrepe, s katerimi lahko dokaže svojo zanesljivost kljub obstoju razlogov za izključitev.</w:t>
      </w:r>
    </w:p>
    <w:bookmarkEnd w:id="87"/>
    <w:p w14:paraId="03259DCB" w14:textId="77777777" w:rsidR="00932A81" w:rsidRPr="009065B6" w:rsidRDefault="00932A81" w:rsidP="00932A81">
      <w:pPr>
        <w:spacing w:line="0" w:lineRule="atLeast"/>
        <w:rPr>
          <w:rFonts w:cs="Arial"/>
          <w:sz w:val="22"/>
        </w:rPr>
      </w:pPr>
    </w:p>
    <w:p w14:paraId="5523327C" w14:textId="72998CF1" w:rsidR="00932A81" w:rsidRDefault="00932A81" w:rsidP="00932A81">
      <w:pPr>
        <w:rPr>
          <w:rFonts w:cs="Arial"/>
          <w:sz w:val="22"/>
        </w:rPr>
      </w:pPr>
      <w:r w:rsidRPr="009065B6">
        <w:rPr>
          <w:rFonts w:cs="Arial"/>
          <w:sz w:val="22"/>
        </w:rPr>
        <w:t>DOKAZILA:</w:t>
      </w:r>
      <w:r>
        <w:rPr>
          <w:rFonts w:cs="Arial"/>
          <w:sz w:val="22"/>
        </w:rPr>
        <w:t xml:space="preserve"> </w:t>
      </w:r>
      <w:r w:rsidRPr="009065B6">
        <w:rPr>
          <w:rFonts w:cs="Arial"/>
          <w:sz w:val="22"/>
        </w:rPr>
        <w:t xml:space="preserve">Izpolnjen </w:t>
      </w:r>
      <w:r w:rsidRPr="009065B6">
        <w:rPr>
          <w:rFonts w:cs="Arial"/>
          <w:b/>
          <w:sz w:val="22"/>
        </w:rPr>
        <w:t>obrazec ESPD</w:t>
      </w:r>
      <w:r w:rsidRPr="009065B6">
        <w:rPr>
          <w:rFonts w:cs="Arial"/>
          <w:sz w:val="22"/>
        </w:rPr>
        <w:t xml:space="preserve"> (v »Del III: Razlogi za izključitev, Oddelek D: Nacionalni razlogi za izključitev«) za vse gospodarske subjekte v ponudbi. </w:t>
      </w:r>
    </w:p>
    <w:p w14:paraId="07C0EF44" w14:textId="0FA7C4F8" w:rsidR="004849B0" w:rsidRDefault="004849B0" w:rsidP="00932A81">
      <w:pPr>
        <w:rPr>
          <w:rFonts w:cs="Arial"/>
          <w:sz w:val="22"/>
        </w:rPr>
      </w:pPr>
    </w:p>
    <w:p w14:paraId="46AE71DF" w14:textId="77777777" w:rsidR="004849B0" w:rsidRPr="00AE52F3" w:rsidRDefault="004849B0" w:rsidP="004849B0">
      <w:pPr>
        <w:spacing w:line="0" w:lineRule="atLeast"/>
        <w:rPr>
          <w:rFonts w:cs="Arial"/>
          <w:sz w:val="22"/>
        </w:rPr>
      </w:pPr>
      <w:r w:rsidRPr="00AE52F3">
        <w:rPr>
          <w:rFonts w:cs="Arial"/>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984DA8A" w14:textId="48E42068" w:rsidR="00470C58" w:rsidRPr="0035232A" w:rsidRDefault="00470C58" w:rsidP="0035232A">
      <w:pPr>
        <w:pStyle w:val="Naslov2"/>
        <w:rPr>
          <w:rFonts w:cs="Arial"/>
          <w:iCs/>
          <w:sz w:val="22"/>
          <w:szCs w:val="22"/>
        </w:rPr>
      </w:pPr>
      <w:bookmarkStart w:id="88" w:name="_Toc464638529"/>
      <w:bookmarkStart w:id="89" w:name="_Toc173134916"/>
      <w:bookmarkStart w:id="90" w:name="_Toc336851742"/>
      <w:bookmarkStart w:id="91" w:name="_Toc336851790"/>
      <w:bookmarkEnd w:id="88"/>
      <w:r w:rsidRPr="00A2234F">
        <w:rPr>
          <w:rFonts w:cs="Arial"/>
          <w:iCs/>
          <w:sz w:val="22"/>
          <w:szCs w:val="22"/>
        </w:rPr>
        <w:t>Pogoji za sodelovanje glede ustreznosti za opravljanje poklicne dejavnosti</w:t>
      </w:r>
      <w:bookmarkEnd w:id="89"/>
      <w:r w:rsidRPr="00A2234F">
        <w:rPr>
          <w:rFonts w:cs="Arial"/>
          <w:iCs/>
          <w:sz w:val="22"/>
          <w:szCs w:val="22"/>
        </w:rPr>
        <w:t xml:space="preserve"> </w:t>
      </w:r>
    </w:p>
    <w:p w14:paraId="1AD4020A" w14:textId="77777777" w:rsidR="008F214B" w:rsidRPr="00A2234F" w:rsidRDefault="008F214B" w:rsidP="0009590C">
      <w:pPr>
        <w:rPr>
          <w:rFonts w:cs="Arial"/>
          <w:sz w:val="22"/>
        </w:rPr>
      </w:pPr>
    </w:p>
    <w:p w14:paraId="38C0C00B" w14:textId="70F4A58D" w:rsidR="00470C58" w:rsidRPr="00B44788" w:rsidRDefault="13CB45B3" w:rsidP="00B44788">
      <w:pPr>
        <w:rPr>
          <w:rFonts w:cs="Arial"/>
          <w:b/>
          <w:bCs/>
          <w:sz w:val="22"/>
        </w:rPr>
      </w:pPr>
      <w:r w:rsidRPr="00B44788">
        <w:rPr>
          <w:rFonts w:cs="Arial"/>
          <w:b/>
          <w:bCs/>
          <w:sz w:val="22"/>
        </w:rPr>
        <w:t xml:space="preserve">Ponudnik </w:t>
      </w:r>
      <w:r w:rsidR="513B0C3B" w:rsidRPr="00B44788">
        <w:rPr>
          <w:rFonts w:cs="Arial"/>
          <w:b/>
          <w:bCs/>
          <w:sz w:val="22"/>
        </w:rPr>
        <w:t>mora imeti veljavno registracijo za dejavnost, ki je predmet</w:t>
      </w:r>
      <w:r w:rsidR="00C44894" w:rsidRPr="00B44788">
        <w:rPr>
          <w:rFonts w:cs="Arial"/>
          <w:b/>
          <w:bCs/>
          <w:sz w:val="22"/>
        </w:rPr>
        <w:t xml:space="preserve"> j</w:t>
      </w:r>
      <w:r w:rsidR="513B0C3B" w:rsidRPr="00B44788">
        <w:rPr>
          <w:rFonts w:cs="Arial"/>
          <w:b/>
          <w:bCs/>
          <w:sz w:val="22"/>
        </w:rPr>
        <w:t>avnega naročil</w:t>
      </w:r>
      <w:r w:rsidR="7943D0ED" w:rsidRPr="00B44788">
        <w:rPr>
          <w:rFonts w:cs="Arial"/>
          <w:b/>
          <w:bCs/>
          <w:sz w:val="22"/>
        </w:rPr>
        <w:t>a</w:t>
      </w:r>
      <w:r w:rsidR="2004FEBF" w:rsidRPr="00B44788">
        <w:rPr>
          <w:rFonts w:cs="Arial"/>
          <w:b/>
          <w:bCs/>
          <w:sz w:val="22"/>
        </w:rPr>
        <w:t>.</w:t>
      </w:r>
    </w:p>
    <w:p w14:paraId="5594381E" w14:textId="77777777" w:rsidR="00470C58" w:rsidRPr="00A2234F" w:rsidRDefault="00470C58" w:rsidP="00470C58">
      <w:pPr>
        <w:rPr>
          <w:rFonts w:cs="Arial"/>
          <w:sz w:val="22"/>
        </w:rPr>
      </w:pPr>
    </w:p>
    <w:p w14:paraId="22DC7E22" w14:textId="3E9A111B" w:rsidR="007C01F5" w:rsidRDefault="00A744C3" w:rsidP="007C01F5">
      <w:pPr>
        <w:rPr>
          <w:rFonts w:cs="Arial"/>
          <w:sz w:val="22"/>
        </w:rPr>
      </w:pPr>
      <w:r w:rsidRPr="00A744C3">
        <w:rPr>
          <w:sz w:val="22"/>
        </w:rPr>
        <w:t>DOKAZILA:</w:t>
      </w:r>
      <w:r w:rsidR="007C01F5">
        <w:rPr>
          <w:sz w:val="22"/>
        </w:rPr>
        <w:t xml:space="preserve"> </w:t>
      </w:r>
      <w:r w:rsidRPr="00A744C3">
        <w:rPr>
          <w:sz w:val="22"/>
        </w:rPr>
        <w:t xml:space="preserve">Izpolnjen </w:t>
      </w:r>
      <w:r w:rsidRPr="00A744C3">
        <w:rPr>
          <w:b/>
          <w:sz w:val="22"/>
        </w:rPr>
        <w:t xml:space="preserve">obrazec ESPD </w:t>
      </w:r>
      <w:r w:rsidRPr="00A744C3">
        <w:rPr>
          <w:sz w:val="22"/>
        </w:rPr>
        <w:t>(v »Del IV: Pogoji za sodelovanje, Oddelek A: Ustreznost, Vpis v ustrezen poklicni register ALI Vpis v poslovni register«) s strani vseh gospodarskih subjektov v ponudbi</w:t>
      </w:r>
      <w:r w:rsidR="007C01F5">
        <w:rPr>
          <w:b/>
          <w:sz w:val="22"/>
        </w:rPr>
        <w:t xml:space="preserve">, obrazec </w:t>
      </w:r>
      <w:r w:rsidR="007C01F5" w:rsidRPr="004966D2">
        <w:rPr>
          <w:rFonts w:cs="Arial"/>
          <w:b/>
          <w:bCs/>
          <w:sz w:val="22"/>
        </w:rPr>
        <w:t>»Ponudba«</w:t>
      </w:r>
      <w:r w:rsidR="007C01F5" w:rsidRPr="004966D2">
        <w:rPr>
          <w:rFonts w:cs="Arial"/>
          <w:sz w:val="22"/>
        </w:rPr>
        <w:t xml:space="preserve"> (ponudnik in partner) in </w:t>
      </w:r>
      <w:r w:rsidR="007C01F5" w:rsidRPr="004966D2">
        <w:rPr>
          <w:rFonts w:cs="Arial"/>
          <w:b/>
          <w:bCs/>
          <w:sz w:val="22"/>
        </w:rPr>
        <w:t>obrazec »Podatki in izjava podizvajalca«</w:t>
      </w:r>
      <w:r w:rsidR="007C01F5" w:rsidRPr="004966D2">
        <w:rPr>
          <w:rFonts w:cs="Arial"/>
          <w:sz w:val="22"/>
        </w:rPr>
        <w:t xml:space="preserve"> (če nastopa ponudnik s podizvajalci).</w:t>
      </w:r>
    </w:p>
    <w:p w14:paraId="5C386AA8" w14:textId="77777777" w:rsidR="00A744C3" w:rsidRPr="00A744C3" w:rsidRDefault="00A744C3" w:rsidP="00A744C3">
      <w:pPr>
        <w:ind w:left="426"/>
        <w:rPr>
          <w:b/>
          <w:sz w:val="22"/>
        </w:rPr>
      </w:pPr>
    </w:p>
    <w:p w14:paraId="48E774B0" w14:textId="15281AD9" w:rsidR="00882E5E" w:rsidRPr="00A744C3" w:rsidRDefault="00A744C3" w:rsidP="00A744C3">
      <w:pPr>
        <w:rPr>
          <w:rFonts w:cs="Arial"/>
          <w:color w:val="FF0000"/>
          <w:sz w:val="22"/>
        </w:rPr>
      </w:pPr>
      <w:r w:rsidRPr="00A744C3">
        <w:rPr>
          <w:sz w:val="22"/>
        </w:rPr>
        <w:t xml:space="preserve">ESPD mora vsebovati vse potrebne podatke, da lahko naročnik v uradni evidenci preveri izpolnjevanje predmetnega pogoja. V kolikor takšna preveritev ne bo mogoča, bo naročnik od ponudnika zahteval predložitev </w:t>
      </w:r>
      <w:r w:rsidRPr="00A744C3">
        <w:rPr>
          <w:rFonts w:cs="Arial"/>
          <w:iCs/>
          <w:sz w:val="22"/>
        </w:rPr>
        <w:t>kopije vpisa v poslovni register.</w:t>
      </w:r>
    </w:p>
    <w:p w14:paraId="792D3E9F" w14:textId="77777777" w:rsidR="00A744C3" w:rsidRDefault="00A744C3" w:rsidP="00E912E6">
      <w:pPr>
        <w:rPr>
          <w:rFonts w:cs="Arial"/>
          <w:sz w:val="22"/>
        </w:rPr>
      </w:pPr>
    </w:p>
    <w:p w14:paraId="00D3CD49" w14:textId="0258B083" w:rsidR="00E912E6" w:rsidRPr="00A2234F" w:rsidRDefault="00C44894" w:rsidP="00C44894">
      <w:pPr>
        <w:rPr>
          <w:rFonts w:cs="Arial"/>
          <w:sz w:val="22"/>
        </w:rPr>
      </w:pPr>
      <w:r w:rsidRPr="00A2234F">
        <w:rPr>
          <w:rFonts w:cs="Arial"/>
          <w:sz w:val="22"/>
        </w:rPr>
        <w:t>IZPOLNJEVANJE POGOJA</w:t>
      </w:r>
      <w:r>
        <w:rPr>
          <w:rFonts w:cs="Arial"/>
          <w:sz w:val="22"/>
        </w:rPr>
        <w:t xml:space="preserve">: </w:t>
      </w:r>
      <w:r w:rsidR="008E4027" w:rsidRPr="00A2234F">
        <w:rPr>
          <w:rFonts w:cs="Arial"/>
          <w:sz w:val="22"/>
        </w:rPr>
        <w:t>p</w:t>
      </w:r>
      <w:r w:rsidR="00E912E6" w:rsidRPr="00A2234F">
        <w:rPr>
          <w:rFonts w:cs="Arial"/>
          <w:sz w:val="22"/>
        </w:rPr>
        <w:t>onudnik</w:t>
      </w:r>
      <w:r w:rsidR="008E4027" w:rsidRPr="00A2234F">
        <w:rPr>
          <w:rFonts w:cs="Arial"/>
          <w:sz w:val="22"/>
        </w:rPr>
        <w:t>, p</w:t>
      </w:r>
      <w:r w:rsidR="00E912E6" w:rsidRPr="00A2234F">
        <w:rPr>
          <w:rFonts w:cs="Arial"/>
          <w:sz w:val="22"/>
        </w:rPr>
        <w:t>artner</w:t>
      </w:r>
      <w:r>
        <w:rPr>
          <w:rFonts w:cs="Arial"/>
          <w:sz w:val="22"/>
        </w:rPr>
        <w:t xml:space="preserve"> (v primeru skupne ponudbe)</w:t>
      </w:r>
      <w:r w:rsidR="008E4027" w:rsidRPr="00A2234F">
        <w:rPr>
          <w:rFonts w:cs="Arial"/>
          <w:sz w:val="22"/>
        </w:rPr>
        <w:t xml:space="preserve">,  </w:t>
      </w:r>
      <w:r w:rsidR="00E912E6" w:rsidRPr="00A2234F">
        <w:rPr>
          <w:rFonts w:cs="Arial"/>
          <w:sz w:val="22"/>
        </w:rPr>
        <w:t>podizvajalec.</w:t>
      </w:r>
    </w:p>
    <w:p w14:paraId="18653A76" w14:textId="2B750770" w:rsidR="00C544F8" w:rsidRPr="0035232A" w:rsidRDefault="00C544F8" w:rsidP="0035232A">
      <w:pPr>
        <w:pStyle w:val="Naslov2"/>
        <w:rPr>
          <w:rFonts w:cs="Arial"/>
          <w:iCs/>
          <w:sz w:val="22"/>
          <w:szCs w:val="22"/>
        </w:rPr>
      </w:pPr>
      <w:bookmarkStart w:id="92" w:name="_Toc525287459"/>
      <w:bookmarkStart w:id="93" w:name="_Toc525287460"/>
      <w:bookmarkStart w:id="94" w:name="_Toc525287461"/>
      <w:bookmarkStart w:id="95" w:name="_Toc525287462"/>
      <w:bookmarkStart w:id="96" w:name="_Toc525287463"/>
      <w:bookmarkStart w:id="97" w:name="_Toc525287464"/>
      <w:bookmarkStart w:id="98" w:name="_Toc525287465"/>
      <w:bookmarkStart w:id="99" w:name="_Toc525287466"/>
      <w:bookmarkStart w:id="100" w:name="_Toc525287468"/>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Start w:id="153" w:name="_Toc173134917"/>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A2234F">
        <w:rPr>
          <w:rFonts w:cs="Arial"/>
          <w:iCs/>
          <w:sz w:val="22"/>
          <w:szCs w:val="22"/>
        </w:rPr>
        <w:t>Pogoji za sodelovanje glede ekonomskega in finančnega položaja</w:t>
      </w:r>
      <w:bookmarkEnd w:id="153"/>
    </w:p>
    <w:p w14:paraId="46060E99" w14:textId="43493E82" w:rsidR="00C544F8" w:rsidRPr="00A2234F" w:rsidRDefault="00C544F8" w:rsidP="00C544F8">
      <w:pPr>
        <w:rPr>
          <w:rFonts w:cs="Arial"/>
          <w:b/>
          <w:bCs/>
          <w:sz w:val="22"/>
        </w:rPr>
      </w:pPr>
      <w:bookmarkStart w:id="154" w:name="_Hlk136348772"/>
      <w:r w:rsidRPr="00A2234F">
        <w:rPr>
          <w:rFonts w:cs="Arial"/>
          <w:b/>
          <w:bCs/>
          <w:sz w:val="22"/>
        </w:rPr>
        <w:t xml:space="preserve">Ponudnik mora izkazati, da v zadnjih 6 </w:t>
      </w:r>
      <w:r w:rsidR="00C9725D" w:rsidRPr="00A2234F">
        <w:rPr>
          <w:rFonts w:cs="Arial"/>
          <w:b/>
          <w:bCs/>
          <w:sz w:val="22"/>
        </w:rPr>
        <w:t xml:space="preserve">(šestih) </w:t>
      </w:r>
      <w:r w:rsidRPr="00A2234F">
        <w:rPr>
          <w:rFonts w:cs="Arial"/>
          <w:b/>
          <w:bCs/>
          <w:sz w:val="22"/>
        </w:rPr>
        <w:t>mesecih pred oddajo ponudbe ni imel dospelih neplačanih obveznosti pri vseh poslovnih bankah, pri katerih ima odprte poslovne račune. Naročnik bo izpolnjevanje pogoja preverjal s pomočjo potrdil vseh poslovnih bank, pri katerih imajo ponudniki odprte poslovne račune, o neblokiranih poslovnih računih v zadnjih 6 mesecih, ali z obrazcem BON-2, ki ga pridobijo na AJPES-u, iz katerih so razvidne (ne) blokade poslovnih računov.</w:t>
      </w:r>
    </w:p>
    <w:p w14:paraId="39B34923" w14:textId="6FE6E7F0" w:rsidR="003A6202" w:rsidRPr="000C508E" w:rsidRDefault="003A6202" w:rsidP="00C544F8">
      <w:pPr>
        <w:rPr>
          <w:rFonts w:cs="Arial"/>
          <w:b/>
          <w:bCs/>
          <w:color w:val="FF0000"/>
          <w:sz w:val="22"/>
        </w:rPr>
      </w:pPr>
    </w:p>
    <w:bookmarkEnd w:id="154"/>
    <w:p w14:paraId="12C1D120" w14:textId="1F5AF742" w:rsidR="007F6771" w:rsidRPr="003D1823" w:rsidRDefault="00C544F8" w:rsidP="003D1823">
      <w:pPr>
        <w:rPr>
          <w:sz w:val="22"/>
        </w:rPr>
      </w:pPr>
      <w:r w:rsidRPr="003D1823">
        <w:rPr>
          <w:sz w:val="22"/>
        </w:rPr>
        <w:t>D</w:t>
      </w:r>
      <w:r w:rsidR="008E4027" w:rsidRPr="003D1823">
        <w:rPr>
          <w:sz w:val="22"/>
        </w:rPr>
        <w:t>OKAZILA</w:t>
      </w:r>
      <w:r w:rsidR="004966D2" w:rsidRPr="003D1823">
        <w:rPr>
          <w:sz w:val="22"/>
        </w:rPr>
        <w:t>: I</w:t>
      </w:r>
      <w:r w:rsidR="002445A1" w:rsidRPr="003D1823">
        <w:rPr>
          <w:sz w:val="22"/>
        </w:rPr>
        <w:t xml:space="preserve">zpolnjen </w:t>
      </w:r>
      <w:r w:rsidR="002445A1" w:rsidRPr="003D1823">
        <w:rPr>
          <w:b/>
          <w:bCs/>
          <w:sz w:val="22"/>
        </w:rPr>
        <w:t>obrazec ESPD</w:t>
      </w:r>
      <w:r w:rsidR="00ED5C6C" w:rsidRPr="003D1823">
        <w:rPr>
          <w:sz w:val="22"/>
        </w:rPr>
        <w:t xml:space="preserve"> (v »Del IV: Pogoji za sodelovanje, Oddelek B: Ekonomski in finančni položaj, Druge ekonomske in finančne zahteve</w:t>
      </w:r>
      <w:r w:rsidR="003D1823" w:rsidRPr="003D1823">
        <w:rPr>
          <w:sz w:val="22"/>
        </w:rPr>
        <w:t xml:space="preserve">, v polju Razmerje ponudnik vpiše število 0,00, če izpolnjuje naveden pogoj), </w:t>
      </w:r>
      <w:r w:rsidRPr="003D1823">
        <w:rPr>
          <w:b/>
          <w:bCs/>
          <w:sz w:val="22"/>
        </w:rPr>
        <w:t xml:space="preserve">obrazec </w:t>
      </w:r>
      <w:r w:rsidR="00F41D16" w:rsidRPr="003D1823">
        <w:rPr>
          <w:b/>
          <w:bCs/>
          <w:sz w:val="22"/>
        </w:rPr>
        <w:t>»Ponudba«</w:t>
      </w:r>
      <w:r w:rsidR="00F41D16" w:rsidRPr="003D1823">
        <w:rPr>
          <w:sz w:val="22"/>
        </w:rPr>
        <w:t xml:space="preserve"> (ponudnik in partner)</w:t>
      </w:r>
      <w:r w:rsidR="00951DCE" w:rsidRPr="003D1823">
        <w:rPr>
          <w:sz w:val="22"/>
        </w:rPr>
        <w:t xml:space="preserve">, </w:t>
      </w:r>
      <w:r w:rsidR="004966D2" w:rsidRPr="003D1823">
        <w:rPr>
          <w:sz w:val="22"/>
        </w:rPr>
        <w:t xml:space="preserve">ter </w:t>
      </w:r>
      <w:r w:rsidR="007F6771" w:rsidRPr="003D1823">
        <w:rPr>
          <w:b/>
          <w:bCs/>
          <w:sz w:val="22"/>
        </w:rPr>
        <w:t>potrdilo vseh poslovnih bank,</w:t>
      </w:r>
      <w:r w:rsidR="007F6771" w:rsidRPr="003D1823">
        <w:rPr>
          <w:sz w:val="22"/>
        </w:rPr>
        <w:t xml:space="preserve"> pri katerih imajo ponudniki odprte poslovne račune ali</w:t>
      </w:r>
      <w:r w:rsidR="00517C52" w:rsidRPr="003D1823">
        <w:rPr>
          <w:sz w:val="22"/>
        </w:rPr>
        <w:t xml:space="preserve"> </w:t>
      </w:r>
      <w:r w:rsidR="007F6771" w:rsidRPr="003D1823">
        <w:rPr>
          <w:b/>
          <w:bCs/>
          <w:sz w:val="22"/>
        </w:rPr>
        <w:t>BON-2 obrazec.</w:t>
      </w:r>
    </w:p>
    <w:p w14:paraId="019C0CE5" w14:textId="5AA758B9" w:rsidR="003A6202" w:rsidRPr="00A2234F" w:rsidRDefault="003A6202" w:rsidP="00C544F8">
      <w:pPr>
        <w:rPr>
          <w:rFonts w:cs="Arial"/>
          <w:sz w:val="22"/>
        </w:rPr>
      </w:pPr>
    </w:p>
    <w:p w14:paraId="173B2377" w14:textId="406ABD2C" w:rsidR="003A6202" w:rsidRDefault="003A6202" w:rsidP="003A6202">
      <w:pPr>
        <w:spacing w:line="0" w:lineRule="atLeast"/>
        <w:rPr>
          <w:rFonts w:cs="Arial"/>
          <w:sz w:val="22"/>
        </w:rPr>
      </w:pPr>
      <w:r w:rsidRPr="00A2234F">
        <w:rPr>
          <w:rFonts w:cs="Arial"/>
          <w:sz w:val="22"/>
        </w:rPr>
        <w:t>Obrazec BON-2 ali potrdila vseh poslovnih bank, ne smejo biti starejša kot 30</w:t>
      </w:r>
      <w:r w:rsidR="00DA3A0C" w:rsidRPr="00A2234F">
        <w:rPr>
          <w:rFonts w:cs="Arial"/>
          <w:sz w:val="22"/>
        </w:rPr>
        <w:t xml:space="preserve"> (trideset)</w:t>
      </w:r>
      <w:r w:rsidRPr="00A2234F">
        <w:rPr>
          <w:rFonts w:cs="Arial"/>
          <w:sz w:val="22"/>
        </w:rPr>
        <w:t xml:space="preserve"> dni, šteto od datuma, ko je ponudnik oddal ponudbo.</w:t>
      </w:r>
    </w:p>
    <w:p w14:paraId="59E81B1F" w14:textId="386561CF" w:rsidR="00951DCE" w:rsidRDefault="00951DCE" w:rsidP="003A6202">
      <w:pPr>
        <w:spacing w:line="0" w:lineRule="atLeast"/>
        <w:rPr>
          <w:rFonts w:cs="Arial"/>
          <w:sz w:val="22"/>
        </w:rPr>
      </w:pPr>
    </w:p>
    <w:p w14:paraId="7CF2CA0B" w14:textId="08702113" w:rsidR="00951DCE" w:rsidRDefault="00951DCE" w:rsidP="00951DCE">
      <w:pPr>
        <w:rPr>
          <w:rFonts w:cs="Arial"/>
          <w:sz w:val="22"/>
        </w:rPr>
      </w:pPr>
      <w:r w:rsidRPr="00A2234F">
        <w:rPr>
          <w:rFonts w:cs="Arial"/>
          <w:sz w:val="22"/>
        </w:rPr>
        <w:t>IZPOLNJEVANJE POGOJA: ponudnik; partner</w:t>
      </w:r>
      <w:r>
        <w:rPr>
          <w:rFonts w:cs="Arial"/>
          <w:sz w:val="22"/>
        </w:rPr>
        <w:t xml:space="preserve"> (v primeru skupne ponudbe)</w:t>
      </w:r>
    </w:p>
    <w:p w14:paraId="512CDF72" w14:textId="791D36C6" w:rsidR="00B44788" w:rsidRPr="0097410F" w:rsidRDefault="00B44788" w:rsidP="00B44788">
      <w:pPr>
        <w:pStyle w:val="Naslov2"/>
        <w:rPr>
          <w:rFonts w:cs="Arial"/>
          <w:iCs/>
          <w:sz w:val="22"/>
          <w:szCs w:val="22"/>
        </w:rPr>
      </w:pPr>
      <w:bookmarkStart w:id="155" w:name="_Toc173134918"/>
      <w:r w:rsidRPr="0097410F">
        <w:rPr>
          <w:rFonts w:cs="Arial"/>
          <w:iCs/>
          <w:sz w:val="22"/>
          <w:szCs w:val="22"/>
        </w:rPr>
        <w:t>tehnični pogoji</w:t>
      </w:r>
      <w:bookmarkEnd w:id="155"/>
    </w:p>
    <w:p w14:paraId="5EDA64CF" w14:textId="57E390D4" w:rsidR="00DE5B67" w:rsidRPr="0097410F" w:rsidRDefault="00F56AF3" w:rsidP="00F56AF3">
      <w:pPr>
        <w:ind w:left="709" w:hanging="709"/>
        <w:contextualSpacing/>
        <w:rPr>
          <w:rFonts w:cs="Arial"/>
          <w:b/>
          <w:bCs/>
          <w:sz w:val="22"/>
        </w:rPr>
      </w:pPr>
      <w:bookmarkStart w:id="156" w:name="_Hlk140142571"/>
      <w:bookmarkStart w:id="157" w:name="_Hlk506190669"/>
      <w:bookmarkStart w:id="158" w:name="_Toc135408739"/>
      <w:r w:rsidRPr="0097410F">
        <w:rPr>
          <w:rFonts w:cs="Arial"/>
          <w:b/>
          <w:bCs/>
          <w:sz w:val="22"/>
        </w:rPr>
        <w:t xml:space="preserve">Ponudnik mora biti </w:t>
      </w:r>
      <w:r w:rsidR="00DE5B67" w:rsidRPr="0097410F">
        <w:rPr>
          <w:rFonts w:cs="Arial"/>
          <w:b/>
          <w:bCs/>
          <w:sz w:val="22"/>
        </w:rPr>
        <w:t>zastopnik blagovne znamke vozil, ki jih ponuja (generalni uvoznik</w:t>
      </w:r>
    </w:p>
    <w:p w14:paraId="6A580FB5" w14:textId="4D378859" w:rsidR="00F56AF3" w:rsidRPr="000B3FA9" w:rsidRDefault="00DE5B67" w:rsidP="00F56AF3">
      <w:pPr>
        <w:ind w:left="709" w:hanging="709"/>
        <w:contextualSpacing/>
        <w:rPr>
          <w:rFonts w:cs="Arial"/>
          <w:b/>
          <w:bCs/>
          <w:sz w:val="22"/>
        </w:rPr>
      </w:pPr>
      <w:r w:rsidRPr="0097410F">
        <w:rPr>
          <w:rFonts w:cs="Arial"/>
          <w:b/>
          <w:bCs/>
          <w:sz w:val="22"/>
        </w:rPr>
        <w:t xml:space="preserve">ali </w:t>
      </w:r>
      <w:r w:rsidR="00F56AF3" w:rsidRPr="0097410F">
        <w:rPr>
          <w:rFonts w:cs="Arial"/>
          <w:b/>
          <w:bCs/>
          <w:sz w:val="22"/>
        </w:rPr>
        <w:t>pooblaščeni prodajalec</w:t>
      </w:r>
      <w:r w:rsidR="003826DF" w:rsidRPr="0097410F">
        <w:rPr>
          <w:rFonts w:cs="Arial"/>
          <w:b/>
          <w:bCs/>
          <w:sz w:val="22"/>
        </w:rPr>
        <w:t>)</w:t>
      </w:r>
      <w:r w:rsidR="00BA6F65" w:rsidRPr="0097410F">
        <w:rPr>
          <w:rFonts w:cs="Arial"/>
          <w:b/>
          <w:bCs/>
          <w:sz w:val="22"/>
        </w:rPr>
        <w:t>.</w:t>
      </w:r>
    </w:p>
    <w:bookmarkEnd w:id="156"/>
    <w:p w14:paraId="2A89C245" w14:textId="77777777" w:rsidR="005B62E6" w:rsidRPr="000F605A" w:rsidRDefault="005B62E6" w:rsidP="005B62E6">
      <w:pPr>
        <w:pStyle w:val="MediumList2-Accent41"/>
        <w:numPr>
          <w:ilvl w:val="0"/>
          <w:numId w:val="0"/>
        </w:numPr>
        <w:rPr>
          <w:b/>
          <w:color w:val="FF0000"/>
          <w:sz w:val="20"/>
          <w:szCs w:val="20"/>
        </w:rPr>
      </w:pPr>
    </w:p>
    <w:bookmarkEnd w:id="157"/>
    <w:p w14:paraId="16012C40" w14:textId="00FA7A0D" w:rsidR="009A4349" w:rsidRDefault="009A4349" w:rsidP="009A4349">
      <w:pPr>
        <w:spacing w:line="240" w:lineRule="auto"/>
        <w:rPr>
          <w:rFonts w:cs="Arial"/>
          <w:b/>
          <w:bCs/>
          <w:sz w:val="22"/>
          <w:lang w:eastAsia="sl-SI"/>
        </w:rPr>
      </w:pPr>
      <w:r w:rsidRPr="00D96438">
        <w:rPr>
          <w:rFonts w:cs="Arial"/>
          <w:sz w:val="22"/>
          <w:lang w:eastAsia="zh-CN"/>
        </w:rPr>
        <w:lastRenderedPageBreak/>
        <w:t>DOKAZILA: Izpolnjen</w:t>
      </w:r>
      <w:r w:rsidRPr="00D96438">
        <w:rPr>
          <w:rFonts w:cs="Arial"/>
          <w:sz w:val="22"/>
          <w:lang w:eastAsia="sl-SI"/>
        </w:rPr>
        <w:t xml:space="preserve"> </w:t>
      </w:r>
      <w:r w:rsidRPr="00F2369B">
        <w:rPr>
          <w:rFonts w:cs="Arial"/>
          <w:b/>
          <w:bCs/>
          <w:sz w:val="22"/>
          <w:lang w:eastAsia="sl-SI"/>
        </w:rPr>
        <w:t>obrazec »ESPD«</w:t>
      </w:r>
      <w:r w:rsidR="00194F0D" w:rsidRPr="00D96438">
        <w:rPr>
          <w:rFonts w:cs="Arial"/>
          <w:sz w:val="22"/>
          <w:lang w:eastAsia="sl-SI"/>
        </w:rPr>
        <w:t xml:space="preserve"> </w:t>
      </w:r>
      <w:r w:rsidR="00194F0D" w:rsidRPr="00D96438">
        <w:rPr>
          <w:sz w:val="22"/>
        </w:rPr>
        <w:t xml:space="preserve">(v »Del IV: Pogoji za sodelovanje, Oddelek C: </w:t>
      </w:r>
      <w:r w:rsidR="00072CF8" w:rsidRPr="00D96438">
        <w:rPr>
          <w:rFonts w:cs="Arial"/>
          <w:sz w:val="21"/>
          <w:szCs w:val="21"/>
          <w:shd w:val="clear" w:color="auto" w:fill="FFFFFF"/>
        </w:rPr>
        <w:t xml:space="preserve">Orodje, </w:t>
      </w:r>
      <w:r w:rsidR="00072CF8">
        <w:rPr>
          <w:rFonts w:cs="Arial"/>
          <w:sz w:val="21"/>
          <w:szCs w:val="21"/>
          <w:shd w:val="clear" w:color="auto" w:fill="FFFFFF"/>
        </w:rPr>
        <w:t>obrat ali tehnična oprema</w:t>
      </w:r>
      <w:r w:rsidR="00194F0D" w:rsidRPr="00A744C3">
        <w:rPr>
          <w:sz w:val="22"/>
        </w:rPr>
        <w:t>«)</w:t>
      </w:r>
      <w:r w:rsidR="00194F0D">
        <w:rPr>
          <w:sz w:val="22"/>
        </w:rPr>
        <w:t xml:space="preserve"> ter</w:t>
      </w:r>
      <w:r w:rsidR="00F2369B">
        <w:rPr>
          <w:sz w:val="22"/>
        </w:rPr>
        <w:t xml:space="preserve"> izpolnjen </w:t>
      </w:r>
      <w:r w:rsidR="00F2369B" w:rsidRPr="00F2369B">
        <w:rPr>
          <w:b/>
          <w:bCs/>
          <w:sz w:val="22"/>
        </w:rPr>
        <w:t>obrazec Ponudba</w:t>
      </w:r>
      <w:r w:rsidR="00DE5B67" w:rsidRPr="00F2369B">
        <w:rPr>
          <w:rFonts w:cs="Arial"/>
          <w:b/>
          <w:bCs/>
          <w:sz w:val="22"/>
          <w:lang w:eastAsia="sl-SI"/>
        </w:rPr>
        <w:t>.</w:t>
      </w:r>
    </w:p>
    <w:p w14:paraId="2428FAE6" w14:textId="175BACC6" w:rsidR="009774E3" w:rsidRDefault="009774E3" w:rsidP="009A4349">
      <w:pPr>
        <w:spacing w:line="240" w:lineRule="auto"/>
        <w:rPr>
          <w:rFonts w:cs="Arial"/>
          <w:b/>
          <w:bCs/>
          <w:sz w:val="22"/>
          <w:lang w:eastAsia="sl-SI"/>
        </w:rPr>
      </w:pPr>
    </w:p>
    <w:bookmarkEnd w:id="158"/>
    <w:p w14:paraId="5BB572A0" w14:textId="6639A58D" w:rsidR="009774E3" w:rsidRPr="009774E3" w:rsidRDefault="009774E3" w:rsidP="009774E3">
      <w:pPr>
        <w:rPr>
          <w:rFonts w:cs="Arial"/>
          <w:sz w:val="22"/>
        </w:rPr>
      </w:pPr>
      <w:r w:rsidRPr="009774E3">
        <w:rPr>
          <w:rFonts w:cs="Arial"/>
          <w:sz w:val="22"/>
        </w:rPr>
        <w:t xml:space="preserve">Naročnik bo navedeno preveril na podlagi vpisanih podatkov v obrazcu </w:t>
      </w:r>
      <w:r w:rsidR="0074269A">
        <w:rPr>
          <w:rFonts w:cs="Arial"/>
          <w:sz w:val="22"/>
        </w:rPr>
        <w:t>»</w:t>
      </w:r>
      <w:r w:rsidR="00577F21">
        <w:rPr>
          <w:rFonts w:cs="Arial"/>
          <w:sz w:val="22"/>
        </w:rPr>
        <w:t>P</w:t>
      </w:r>
      <w:r w:rsidRPr="009774E3">
        <w:rPr>
          <w:rFonts w:cs="Arial"/>
          <w:sz w:val="22"/>
        </w:rPr>
        <w:t>onudba</w:t>
      </w:r>
      <w:r w:rsidR="0074269A">
        <w:rPr>
          <w:rFonts w:cs="Arial"/>
          <w:sz w:val="22"/>
        </w:rPr>
        <w:t>«</w:t>
      </w:r>
      <w:r w:rsidRPr="009774E3">
        <w:rPr>
          <w:rFonts w:cs="Arial"/>
          <w:sz w:val="22"/>
        </w:rPr>
        <w:t xml:space="preserve"> in</w:t>
      </w:r>
      <w:r w:rsidR="0074269A">
        <w:rPr>
          <w:rFonts w:cs="Arial"/>
          <w:sz w:val="22"/>
        </w:rPr>
        <w:t xml:space="preserve"> v</w:t>
      </w:r>
      <w:r w:rsidRPr="009774E3">
        <w:rPr>
          <w:rFonts w:cs="Arial"/>
          <w:sz w:val="22"/>
        </w:rPr>
        <w:t xml:space="preserve"> obr</w:t>
      </w:r>
      <w:r w:rsidR="00577F21">
        <w:rPr>
          <w:rFonts w:cs="Arial"/>
          <w:sz w:val="22"/>
        </w:rPr>
        <w:t>a</w:t>
      </w:r>
      <w:r w:rsidRPr="009774E3">
        <w:rPr>
          <w:rFonts w:cs="Arial"/>
          <w:sz w:val="22"/>
        </w:rPr>
        <w:t xml:space="preserve">zcu </w:t>
      </w:r>
      <w:r w:rsidR="0074269A">
        <w:rPr>
          <w:rFonts w:cs="Arial"/>
          <w:sz w:val="22"/>
        </w:rPr>
        <w:t>»</w:t>
      </w:r>
      <w:r w:rsidRPr="009774E3">
        <w:rPr>
          <w:rFonts w:cs="Arial"/>
          <w:sz w:val="22"/>
        </w:rPr>
        <w:t>ESPD</w:t>
      </w:r>
      <w:r w:rsidR="0074269A">
        <w:rPr>
          <w:rFonts w:cs="Arial"/>
          <w:sz w:val="22"/>
        </w:rPr>
        <w:t>«</w:t>
      </w:r>
      <w:r w:rsidRPr="009774E3">
        <w:rPr>
          <w:rFonts w:cs="Arial"/>
          <w:sz w:val="22"/>
        </w:rPr>
        <w:t>. V primeru, da preveritev ne bo mogoča (podatek ne bo javen), bo naročnik</w:t>
      </w:r>
      <w:r w:rsidR="00577F21">
        <w:rPr>
          <w:rFonts w:cs="Arial"/>
          <w:sz w:val="22"/>
        </w:rPr>
        <w:t xml:space="preserve"> </w:t>
      </w:r>
      <w:r w:rsidRPr="009774E3">
        <w:rPr>
          <w:rFonts w:cs="Arial"/>
          <w:sz w:val="22"/>
        </w:rPr>
        <w:t>od ponudnika zahteval predložitev kopije izjave proizvajalca ponujenih vozil, da je ponudnik  zastopnik blagovne znamke vozil, ki jih ponuja (generalni uvoznik ali</w:t>
      </w:r>
      <w:r w:rsidR="003826DF">
        <w:rPr>
          <w:rFonts w:cs="Arial"/>
          <w:sz w:val="22"/>
        </w:rPr>
        <w:t xml:space="preserve"> </w:t>
      </w:r>
      <w:r w:rsidRPr="009774E3">
        <w:rPr>
          <w:rFonts w:cs="Arial"/>
          <w:sz w:val="22"/>
        </w:rPr>
        <w:t>pooblaščeni prodajalec)</w:t>
      </w:r>
      <w:r w:rsidR="00577F21">
        <w:rPr>
          <w:rFonts w:cs="Arial"/>
          <w:sz w:val="22"/>
        </w:rPr>
        <w:t>.</w:t>
      </w:r>
    </w:p>
    <w:p w14:paraId="093AC388" w14:textId="77777777" w:rsidR="009774E3" w:rsidRPr="00FA1FD7" w:rsidRDefault="009774E3" w:rsidP="001E2483">
      <w:pPr>
        <w:rPr>
          <w:rFonts w:cs="Arial"/>
          <w:b/>
          <w:bCs/>
          <w:color w:val="FF0000"/>
          <w:sz w:val="22"/>
        </w:rPr>
      </w:pPr>
    </w:p>
    <w:p w14:paraId="39DBAF84" w14:textId="0D4FB797" w:rsidR="009A4349" w:rsidRDefault="009A4349" w:rsidP="009A4349">
      <w:pPr>
        <w:rPr>
          <w:rFonts w:cs="Arial"/>
          <w:sz w:val="22"/>
        </w:rPr>
      </w:pPr>
      <w:r w:rsidRPr="00221E84">
        <w:rPr>
          <w:rFonts w:cs="Arial"/>
          <w:sz w:val="22"/>
        </w:rPr>
        <w:t>IZPOLNJEVANJE POGOJA</w:t>
      </w:r>
      <w:r w:rsidRPr="00DE5B67">
        <w:rPr>
          <w:rFonts w:cs="Arial"/>
          <w:sz w:val="22"/>
        </w:rPr>
        <w:t>: ponudnik</w:t>
      </w:r>
      <w:r w:rsidR="00194F0D" w:rsidRPr="00DE5B67">
        <w:rPr>
          <w:rFonts w:cs="Arial"/>
          <w:sz w:val="22"/>
        </w:rPr>
        <w:t xml:space="preserve"> ali </w:t>
      </w:r>
      <w:r w:rsidRPr="00DE5B67">
        <w:rPr>
          <w:rFonts w:cs="Arial"/>
          <w:sz w:val="22"/>
        </w:rPr>
        <w:t>partner (v primeru skupne ponudbe)</w:t>
      </w:r>
      <w:r w:rsidR="00194F0D" w:rsidRPr="00DE5B67">
        <w:rPr>
          <w:rFonts w:cs="Arial"/>
          <w:sz w:val="22"/>
        </w:rPr>
        <w:t xml:space="preserve"> ali </w:t>
      </w:r>
      <w:r w:rsidRPr="00DE5B67">
        <w:rPr>
          <w:rFonts w:cs="Arial"/>
          <w:sz w:val="22"/>
        </w:rPr>
        <w:t>podizvajalec</w:t>
      </w:r>
    </w:p>
    <w:p w14:paraId="516DB841" w14:textId="31D02120" w:rsidR="00470C58" w:rsidRPr="0035232A" w:rsidRDefault="00470C58" w:rsidP="0035232A">
      <w:pPr>
        <w:pStyle w:val="Naslov2"/>
        <w:rPr>
          <w:rFonts w:cs="Arial"/>
          <w:iCs/>
          <w:sz w:val="22"/>
          <w:szCs w:val="22"/>
        </w:rPr>
      </w:pPr>
      <w:bookmarkStart w:id="159" w:name="_Toc173134919"/>
      <w:r w:rsidRPr="00A2234F">
        <w:rPr>
          <w:rFonts w:cs="Arial"/>
          <w:iCs/>
          <w:sz w:val="22"/>
          <w:szCs w:val="22"/>
        </w:rPr>
        <w:t>Drugi pogoji</w:t>
      </w:r>
      <w:bookmarkEnd w:id="159"/>
    </w:p>
    <w:p w14:paraId="79426E07" w14:textId="74823E7C" w:rsidR="00470C58" w:rsidRPr="004966D2" w:rsidRDefault="00470C58" w:rsidP="00470C58">
      <w:pPr>
        <w:tabs>
          <w:tab w:val="left" w:pos="817"/>
        </w:tabs>
        <w:rPr>
          <w:rFonts w:cs="Arial"/>
          <w:b/>
          <w:bCs/>
          <w:sz w:val="22"/>
        </w:rPr>
      </w:pPr>
      <w:bookmarkStart w:id="160" w:name="_Hlk136349094"/>
      <w:r w:rsidRPr="004966D2">
        <w:rPr>
          <w:rFonts w:cs="Arial"/>
          <w:b/>
          <w:bCs/>
          <w:sz w:val="22"/>
        </w:rPr>
        <w:t>Ponudnik</w:t>
      </w:r>
      <w:r w:rsidR="006C341B" w:rsidRPr="004966D2">
        <w:rPr>
          <w:rFonts w:cs="Arial"/>
          <w:b/>
          <w:bCs/>
          <w:sz w:val="22"/>
        </w:rPr>
        <w:t>u ne sm</w:t>
      </w:r>
      <w:r w:rsidR="00BD2F66" w:rsidRPr="004966D2">
        <w:rPr>
          <w:rFonts w:cs="Arial"/>
          <w:b/>
          <w:bCs/>
          <w:sz w:val="22"/>
        </w:rPr>
        <w:t>e</w:t>
      </w:r>
      <w:r w:rsidR="006C341B" w:rsidRPr="004966D2">
        <w:rPr>
          <w:rFonts w:cs="Arial"/>
          <w:b/>
          <w:bCs/>
          <w:sz w:val="22"/>
        </w:rPr>
        <w:t xml:space="preserve"> biti prepovedano poslovanje z naročnikom, kot </w:t>
      </w:r>
      <w:r w:rsidR="00BD2F66" w:rsidRPr="004966D2">
        <w:rPr>
          <w:rFonts w:cs="Arial"/>
          <w:b/>
          <w:bCs/>
          <w:sz w:val="22"/>
        </w:rPr>
        <w:t>to</w:t>
      </w:r>
      <w:r w:rsidR="006C341B" w:rsidRPr="004966D2">
        <w:rPr>
          <w:rFonts w:cs="Arial"/>
          <w:b/>
          <w:bCs/>
          <w:sz w:val="22"/>
        </w:rPr>
        <w:t xml:space="preserve"> določa 3</w:t>
      </w:r>
      <w:r w:rsidRPr="004966D2">
        <w:rPr>
          <w:rFonts w:cs="Arial"/>
          <w:b/>
          <w:bCs/>
          <w:sz w:val="22"/>
        </w:rPr>
        <w:t>5. člen Zakona o integriteti in preprečevanju korupcije (Uradni list RS, št. 69/11-UPB2).</w:t>
      </w:r>
    </w:p>
    <w:p w14:paraId="51398415" w14:textId="77777777" w:rsidR="008E4027" w:rsidRPr="004966D2" w:rsidRDefault="008E4027" w:rsidP="008E4027">
      <w:pPr>
        <w:rPr>
          <w:rFonts w:cs="Arial"/>
          <w:sz w:val="22"/>
        </w:rPr>
      </w:pPr>
    </w:p>
    <w:bookmarkEnd w:id="160"/>
    <w:p w14:paraId="5550CB9E" w14:textId="267F4E6E" w:rsidR="00042D51" w:rsidRDefault="00470C58" w:rsidP="00042D51">
      <w:pPr>
        <w:rPr>
          <w:rFonts w:cs="Arial"/>
          <w:sz w:val="22"/>
        </w:rPr>
      </w:pPr>
      <w:r w:rsidRPr="004966D2">
        <w:rPr>
          <w:rFonts w:cs="Arial"/>
          <w:sz w:val="22"/>
        </w:rPr>
        <w:t>DOKAZIL</w:t>
      </w:r>
      <w:r w:rsidR="008E4027" w:rsidRPr="004966D2">
        <w:rPr>
          <w:rFonts w:cs="Arial"/>
          <w:sz w:val="22"/>
        </w:rPr>
        <w:t>A</w:t>
      </w:r>
      <w:r w:rsidRPr="004966D2">
        <w:rPr>
          <w:rFonts w:cs="Arial"/>
          <w:sz w:val="22"/>
        </w:rPr>
        <w:t>:</w:t>
      </w:r>
      <w:r w:rsidR="00951DCE" w:rsidRPr="004966D2">
        <w:rPr>
          <w:rFonts w:cs="Arial"/>
          <w:sz w:val="22"/>
        </w:rPr>
        <w:t xml:space="preserve"> </w:t>
      </w:r>
      <w:r w:rsidR="004849B0">
        <w:rPr>
          <w:rFonts w:cs="Arial"/>
          <w:sz w:val="22"/>
        </w:rPr>
        <w:t xml:space="preserve">Predložen </w:t>
      </w:r>
      <w:r w:rsidRPr="004966D2">
        <w:rPr>
          <w:rFonts w:cs="Arial"/>
          <w:b/>
          <w:sz w:val="22"/>
        </w:rPr>
        <w:t>obrazec</w:t>
      </w:r>
      <w:r w:rsidR="004966D2" w:rsidRPr="004966D2">
        <w:rPr>
          <w:rFonts w:cs="Arial"/>
          <w:b/>
          <w:sz w:val="22"/>
        </w:rPr>
        <w:t xml:space="preserve"> ESPD,</w:t>
      </w:r>
      <w:r w:rsidR="008118C3">
        <w:rPr>
          <w:rFonts w:cs="Arial"/>
          <w:b/>
          <w:sz w:val="22"/>
        </w:rPr>
        <w:t xml:space="preserve"> obrazec </w:t>
      </w:r>
      <w:r w:rsidR="00903915" w:rsidRPr="004966D2">
        <w:rPr>
          <w:rFonts w:cs="Arial"/>
          <w:b/>
          <w:bCs/>
          <w:sz w:val="22"/>
        </w:rPr>
        <w:t>»Ponudba«</w:t>
      </w:r>
      <w:r w:rsidR="00903915" w:rsidRPr="004966D2">
        <w:rPr>
          <w:rFonts w:cs="Arial"/>
          <w:sz w:val="22"/>
        </w:rPr>
        <w:t xml:space="preserve"> (ponudnik in partner)</w:t>
      </w:r>
      <w:r w:rsidR="004966D2" w:rsidRPr="004966D2">
        <w:rPr>
          <w:rFonts w:cs="Arial"/>
          <w:sz w:val="22"/>
        </w:rPr>
        <w:t xml:space="preserve"> </w:t>
      </w:r>
      <w:r w:rsidR="00042D51" w:rsidRPr="004966D2">
        <w:rPr>
          <w:rFonts w:cs="Arial"/>
          <w:sz w:val="22"/>
        </w:rPr>
        <w:t xml:space="preserve">in </w:t>
      </w:r>
      <w:r w:rsidR="00042D51" w:rsidRPr="004966D2">
        <w:rPr>
          <w:rFonts w:cs="Arial"/>
          <w:b/>
          <w:bCs/>
          <w:sz w:val="22"/>
        </w:rPr>
        <w:t>obrazec »Podatki in izjava podizvajalca«</w:t>
      </w:r>
      <w:r w:rsidR="00042D51" w:rsidRPr="004966D2">
        <w:rPr>
          <w:rFonts w:cs="Arial"/>
          <w:sz w:val="22"/>
        </w:rPr>
        <w:t xml:space="preserve"> (če nastopa</w:t>
      </w:r>
      <w:r w:rsidR="004966D2" w:rsidRPr="004966D2">
        <w:rPr>
          <w:rFonts w:cs="Arial"/>
          <w:sz w:val="22"/>
        </w:rPr>
        <w:t xml:space="preserve"> ponudnik</w:t>
      </w:r>
      <w:r w:rsidR="00042D51" w:rsidRPr="004966D2">
        <w:rPr>
          <w:rFonts w:cs="Arial"/>
          <w:sz w:val="22"/>
        </w:rPr>
        <w:t xml:space="preserve"> s podizvajalci).</w:t>
      </w:r>
    </w:p>
    <w:p w14:paraId="694492D8" w14:textId="06C2647B" w:rsidR="00951DCE" w:rsidRDefault="00951DCE" w:rsidP="00042D51">
      <w:pPr>
        <w:rPr>
          <w:rFonts w:cs="Arial"/>
          <w:sz w:val="22"/>
        </w:rPr>
      </w:pPr>
    </w:p>
    <w:p w14:paraId="7579DA74" w14:textId="26F8315B" w:rsidR="00951DCE" w:rsidRDefault="00951DCE" w:rsidP="00951DCE">
      <w:pPr>
        <w:rPr>
          <w:rFonts w:cs="Arial"/>
          <w:sz w:val="22"/>
        </w:rPr>
      </w:pPr>
      <w:r w:rsidRPr="00A2234F">
        <w:rPr>
          <w:rFonts w:cs="Arial"/>
          <w:sz w:val="22"/>
        </w:rPr>
        <w:t>IZPOLNJEVANJE POGOJA: ponudnik; partner</w:t>
      </w:r>
      <w:r w:rsidR="00ED4F28">
        <w:rPr>
          <w:rFonts w:cs="Arial"/>
          <w:sz w:val="22"/>
        </w:rPr>
        <w:t xml:space="preserve"> </w:t>
      </w:r>
      <w:r w:rsidR="00ED4F28" w:rsidRPr="00DE5B67">
        <w:rPr>
          <w:rFonts w:cs="Arial"/>
          <w:sz w:val="22"/>
        </w:rPr>
        <w:t>(v primeru skupne ponudbe)</w:t>
      </w:r>
      <w:r w:rsidRPr="00A2234F">
        <w:rPr>
          <w:rFonts w:cs="Arial"/>
          <w:sz w:val="22"/>
        </w:rPr>
        <w:t>; podizvajalec.</w:t>
      </w:r>
    </w:p>
    <w:p w14:paraId="7BB0ADF6" w14:textId="383D6066" w:rsidR="00A80829" w:rsidRPr="00FA79B2" w:rsidRDefault="00A80829" w:rsidP="00772713">
      <w:pPr>
        <w:pStyle w:val="Naslov1"/>
        <w:ind w:left="426" w:hanging="426"/>
        <w:rPr>
          <w:rFonts w:cs="Arial"/>
          <w:sz w:val="22"/>
          <w:szCs w:val="22"/>
        </w:rPr>
      </w:pPr>
      <w:bookmarkStart w:id="161" w:name="_Toc336851744"/>
      <w:bookmarkStart w:id="162" w:name="_Toc336851792"/>
      <w:bookmarkStart w:id="163" w:name="_Toc173134920"/>
      <w:r w:rsidRPr="00FA79B2">
        <w:rPr>
          <w:rFonts w:cs="Arial"/>
          <w:sz w:val="22"/>
          <w:szCs w:val="22"/>
        </w:rPr>
        <w:t>meril</w:t>
      </w:r>
      <w:bookmarkEnd w:id="161"/>
      <w:bookmarkEnd w:id="162"/>
      <w:r w:rsidR="00A75F81">
        <w:rPr>
          <w:rFonts w:cs="Arial"/>
          <w:sz w:val="22"/>
          <w:szCs w:val="22"/>
        </w:rPr>
        <w:t>o</w:t>
      </w:r>
      <w:bookmarkEnd w:id="163"/>
    </w:p>
    <w:p w14:paraId="74FC3605" w14:textId="747FFAF8" w:rsidR="00A75F81" w:rsidRPr="00D967E8" w:rsidRDefault="00A75F81" w:rsidP="00A75F81">
      <w:pPr>
        <w:rPr>
          <w:rFonts w:cs="Arial"/>
          <w:sz w:val="22"/>
        </w:rPr>
      </w:pPr>
      <w:bookmarkStart w:id="164" w:name="_Hlk124151181"/>
      <w:bookmarkStart w:id="165" w:name="_Hlk53405219"/>
      <w:bookmarkStart w:id="166" w:name="_Toc336851746"/>
      <w:bookmarkStart w:id="167" w:name="_Toc336851794"/>
      <w:r w:rsidRPr="00D967E8">
        <w:rPr>
          <w:rFonts w:cs="Arial"/>
          <w:sz w:val="22"/>
        </w:rPr>
        <w:t xml:space="preserve">Merilo za izbor najugodnejše ponudbe je </w:t>
      </w:r>
      <w:r w:rsidRPr="00D967E8">
        <w:rPr>
          <w:rFonts w:cs="Arial"/>
          <w:b/>
          <w:bCs/>
          <w:sz w:val="22"/>
        </w:rPr>
        <w:t>najnižja skupna ponujena cena v EUR brez DDV</w:t>
      </w:r>
      <w:r w:rsidRPr="00D967E8">
        <w:rPr>
          <w:rFonts w:cs="Arial"/>
          <w:sz w:val="22"/>
        </w:rPr>
        <w:t>.</w:t>
      </w:r>
    </w:p>
    <w:p w14:paraId="51977E92" w14:textId="3BDF82AD" w:rsidR="00A75F81" w:rsidRPr="00D967E8" w:rsidRDefault="00A75F81" w:rsidP="00A75F81">
      <w:pPr>
        <w:rPr>
          <w:rFonts w:cs="Arial"/>
          <w:sz w:val="22"/>
        </w:rPr>
      </w:pPr>
    </w:p>
    <w:p w14:paraId="1651ECD2" w14:textId="60EA0E29" w:rsidR="00A75F81" w:rsidRPr="00D967E8" w:rsidRDefault="00A75F81" w:rsidP="00A75F81">
      <w:pPr>
        <w:rPr>
          <w:rFonts w:cs="Arial"/>
          <w:sz w:val="22"/>
        </w:rPr>
      </w:pPr>
      <w:r w:rsidRPr="00D967E8">
        <w:rPr>
          <w:rFonts w:cs="Arial"/>
          <w:sz w:val="22"/>
        </w:rPr>
        <w:t>V primeru, da dve ali več ponudbi dosežeta enako najnižjo ponudbeno vrednost, bo naročnik izbral najugodnejšega ponudnika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bookmarkEnd w:id="164"/>
    <w:p w14:paraId="6FA30649" w14:textId="77777777" w:rsidR="005038E9" w:rsidRPr="00A641F4" w:rsidRDefault="005038E9" w:rsidP="005038E9">
      <w:pPr>
        <w:widowControl w:val="0"/>
        <w:tabs>
          <w:tab w:val="right" w:pos="2556"/>
          <w:tab w:val="right" w:pos="5609"/>
        </w:tabs>
        <w:autoSpaceDN w:val="0"/>
        <w:spacing w:line="0" w:lineRule="atLeast"/>
        <w:textAlignment w:val="baseline"/>
        <w:rPr>
          <w:rFonts w:cs="Arial"/>
          <w:b/>
          <w:bCs/>
          <w:sz w:val="22"/>
          <w:highlight w:val="cyan"/>
        </w:rPr>
      </w:pPr>
    </w:p>
    <w:p w14:paraId="52F64188" w14:textId="0E2AFAB1" w:rsidR="002203A9" w:rsidRPr="00A2234F" w:rsidRDefault="002203A9" w:rsidP="00636B71">
      <w:pPr>
        <w:keepNext/>
        <w:keepLines/>
        <w:numPr>
          <w:ilvl w:val="0"/>
          <w:numId w:val="18"/>
        </w:numPr>
        <w:spacing w:before="100" w:beforeAutospacing="1" w:after="100" w:afterAutospacing="1"/>
        <w:outlineLvl w:val="0"/>
        <w:rPr>
          <w:rFonts w:eastAsia="Times New Roman" w:cs="Arial"/>
          <w:b/>
          <w:bCs/>
          <w:caps/>
          <w:sz w:val="22"/>
        </w:rPr>
      </w:pPr>
      <w:bookmarkStart w:id="168" w:name="_Toc43382552"/>
      <w:bookmarkStart w:id="169" w:name="_Toc173134921"/>
      <w:bookmarkEnd w:id="165"/>
      <w:bookmarkEnd w:id="166"/>
      <w:bookmarkEnd w:id="167"/>
      <w:r w:rsidRPr="00A2234F">
        <w:rPr>
          <w:rFonts w:eastAsia="Times New Roman" w:cs="Arial"/>
          <w:b/>
          <w:bCs/>
          <w:caps/>
          <w:sz w:val="22"/>
        </w:rPr>
        <w:t>ponudbena dokumentacija</w:t>
      </w:r>
      <w:bookmarkEnd w:id="168"/>
      <w:bookmarkEnd w:id="169"/>
    </w:p>
    <w:p w14:paraId="4C3CE728" w14:textId="4CECB142" w:rsidR="002203A9" w:rsidRPr="00A2234F" w:rsidRDefault="00F70476" w:rsidP="008B7633">
      <w:pPr>
        <w:pStyle w:val="Naslov2"/>
        <w:rPr>
          <w:rFonts w:cs="Arial"/>
          <w:sz w:val="22"/>
          <w:szCs w:val="22"/>
        </w:rPr>
      </w:pPr>
      <w:bookmarkStart w:id="170" w:name="_Toc173134922"/>
      <w:r w:rsidRPr="00A2234F">
        <w:rPr>
          <w:rFonts w:cs="Arial"/>
          <w:sz w:val="22"/>
          <w:szCs w:val="22"/>
        </w:rPr>
        <w:t>PONUDBA</w:t>
      </w:r>
      <w:bookmarkEnd w:id="170"/>
    </w:p>
    <w:p w14:paraId="2F59171B" w14:textId="31748EEE" w:rsidR="00F70476" w:rsidRPr="00A2234F" w:rsidRDefault="00F70476" w:rsidP="00F70476">
      <w:pPr>
        <w:rPr>
          <w:rFonts w:cs="Arial"/>
          <w:kern w:val="3"/>
          <w:sz w:val="22"/>
          <w:lang w:eastAsia="zh-CN"/>
        </w:rPr>
      </w:pPr>
      <w:r w:rsidRPr="00A2234F">
        <w:rPr>
          <w:rFonts w:cs="Arial"/>
          <w:kern w:val="3"/>
          <w:sz w:val="22"/>
          <w:lang w:eastAsia="zh-CN"/>
        </w:rPr>
        <w:t>Ponudbo sestavljajo naslednji dokumenti:</w:t>
      </w:r>
    </w:p>
    <w:p w14:paraId="577CC0D2" w14:textId="77777777" w:rsidR="002203A9" w:rsidRPr="00A2234F" w:rsidRDefault="002203A9" w:rsidP="002203A9">
      <w:pPr>
        <w:rPr>
          <w:rFonts w:cs="Arial"/>
          <w:sz w:val="22"/>
        </w:rPr>
      </w:pPr>
    </w:p>
    <w:p w14:paraId="4E2ECF8F" w14:textId="4D336EA6" w:rsidR="001C6911" w:rsidRPr="00105891" w:rsidRDefault="001C6911" w:rsidP="002203A9">
      <w:pPr>
        <w:numPr>
          <w:ilvl w:val="0"/>
          <w:numId w:val="5"/>
        </w:numPr>
        <w:spacing w:after="120"/>
        <w:contextualSpacing/>
        <w:rPr>
          <w:rFonts w:cs="Arial"/>
          <w:sz w:val="22"/>
          <w:u w:val="single"/>
        </w:rPr>
      </w:pPr>
      <w:r w:rsidRPr="00105891">
        <w:rPr>
          <w:rFonts w:cs="Arial"/>
          <w:sz w:val="22"/>
        </w:rPr>
        <w:t>obrazec</w:t>
      </w:r>
      <w:r w:rsidRPr="00105891">
        <w:rPr>
          <w:rFonts w:cs="Arial"/>
          <w:b/>
          <w:bCs/>
          <w:sz w:val="22"/>
        </w:rPr>
        <w:t xml:space="preserve"> </w:t>
      </w:r>
      <w:r w:rsidR="00951DCE" w:rsidRPr="00105891">
        <w:rPr>
          <w:rFonts w:cs="Arial"/>
          <w:b/>
          <w:bCs/>
          <w:sz w:val="22"/>
        </w:rPr>
        <w:t>»</w:t>
      </w:r>
      <w:r w:rsidR="00D14567" w:rsidRPr="00105891">
        <w:rPr>
          <w:rFonts w:cs="Arial"/>
          <w:b/>
          <w:bCs/>
          <w:sz w:val="22"/>
        </w:rPr>
        <w:t>P</w:t>
      </w:r>
      <w:r w:rsidR="00EB200A" w:rsidRPr="00105891">
        <w:rPr>
          <w:rFonts w:cs="Arial"/>
          <w:b/>
          <w:bCs/>
          <w:sz w:val="22"/>
        </w:rPr>
        <w:t>redračun</w:t>
      </w:r>
      <w:r w:rsidR="00951DCE" w:rsidRPr="00105891">
        <w:rPr>
          <w:rFonts w:cs="Arial"/>
          <w:b/>
          <w:bCs/>
          <w:sz w:val="22"/>
        </w:rPr>
        <w:t>«</w:t>
      </w:r>
      <w:r w:rsidR="00034E38" w:rsidRPr="00105891">
        <w:rPr>
          <w:rFonts w:cs="Arial"/>
          <w:b/>
          <w:bCs/>
          <w:sz w:val="22"/>
        </w:rPr>
        <w:t xml:space="preserve">, </w:t>
      </w:r>
      <w:r w:rsidR="00EB200A" w:rsidRPr="00105891">
        <w:rPr>
          <w:rFonts w:cs="Arial"/>
          <w:b/>
          <w:bCs/>
          <w:sz w:val="22"/>
        </w:rPr>
        <w:t xml:space="preserve"> </w:t>
      </w:r>
      <w:r w:rsidR="00391322" w:rsidRPr="00105891">
        <w:rPr>
          <w:rFonts w:cs="Arial"/>
          <w:sz w:val="22"/>
          <w:u w:val="single"/>
        </w:rPr>
        <w:t>(v e</w:t>
      </w:r>
      <w:r w:rsidR="004B1296" w:rsidRPr="00105891">
        <w:rPr>
          <w:rFonts w:cs="Arial"/>
          <w:sz w:val="22"/>
          <w:u w:val="single"/>
        </w:rPr>
        <w:t>-</w:t>
      </w:r>
      <w:r w:rsidR="00391322" w:rsidRPr="00105891">
        <w:rPr>
          <w:rFonts w:cs="Arial"/>
          <w:sz w:val="22"/>
          <w:u w:val="single"/>
        </w:rPr>
        <w:t>JN se naloži v razdelek Predračun)</w:t>
      </w:r>
      <w:r w:rsidR="00951DCE" w:rsidRPr="00105891">
        <w:rPr>
          <w:rFonts w:cs="Arial"/>
          <w:sz w:val="22"/>
          <w:u w:val="single"/>
        </w:rPr>
        <w:t>;</w:t>
      </w:r>
    </w:p>
    <w:p w14:paraId="5C433891" w14:textId="41492A35" w:rsidR="00EB200A" w:rsidRPr="00105891" w:rsidRDefault="00EB200A" w:rsidP="00EB200A">
      <w:pPr>
        <w:numPr>
          <w:ilvl w:val="0"/>
          <w:numId w:val="5"/>
        </w:numPr>
        <w:spacing w:after="120"/>
        <w:contextualSpacing/>
        <w:rPr>
          <w:rFonts w:cs="Arial"/>
          <w:b/>
          <w:bCs/>
          <w:sz w:val="22"/>
        </w:rPr>
      </w:pPr>
      <w:r w:rsidRPr="00105891">
        <w:rPr>
          <w:rFonts w:cs="Arial"/>
          <w:sz w:val="22"/>
        </w:rPr>
        <w:t>obrazec</w:t>
      </w:r>
      <w:r w:rsidRPr="00105891">
        <w:rPr>
          <w:rFonts w:cs="Arial"/>
          <w:b/>
          <w:bCs/>
          <w:sz w:val="22"/>
        </w:rPr>
        <w:t xml:space="preserve"> </w:t>
      </w:r>
      <w:r w:rsidR="00951DCE" w:rsidRPr="00105891">
        <w:rPr>
          <w:rFonts w:cs="Arial"/>
          <w:b/>
          <w:bCs/>
          <w:sz w:val="22"/>
        </w:rPr>
        <w:t>»</w:t>
      </w:r>
      <w:r w:rsidRPr="00105891">
        <w:rPr>
          <w:rFonts w:cs="Arial"/>
          <w:b/>
          <w:bCs/>
          <w:sz w:val="22"/>
        </w:rPr>
        <w:t>EPSD</w:t>
      </w:r>
      <w:r w:rsidR="00951DCE" w:rsidRPr="00105891">
        <w:rPr>
          <w:rFonts w:cs="Arial"/>
          <w:b/>
          <w:bCs/>
          <w:sz w:val="22"/>
        </w:rPr>
        <w:t>«</w:t>
      </w:r>
      <w:r w:rsidR="00B03F54" w:rsidRPr="00105891">
        <w:rPr>
          <w:rFonts w:cs="Arial"/>
          <w:b/>
          <w:bCs/>
          <w:sz w:val="22"/>
        </w:rPr>
        <w:t xml:space="preserve"> </w:t>
      </w:r>
      <w:r w:rsidR="00B03F54" w:rsidRPr="00105891">
        <w:rPr>
          <w:rFonts w:cs="Arial"/>
          <w:sz w:val="22"/>
        </w:rPr>
        <w:t>(</w:t>
      </w:r>
      <w:r w:rsidRPr="00105891">
        <w:rPr>
          <w:rFonts w:cs="Arial"/>
          <w:sz w:val="22"/>
        </w:rPr>
        <w:t>za vse gospodarske subjekte v ponudbi</w:t>
      </w:r>
      <w:r w:rsidR="00B03F54" w:rsidRPr="00105891">
        <w:rPr>
          <w:rFonts w:cs="Arial"/>
          <w:sz w:val="22"/>
        </w:rPr>
        <w:t>)</w:t>
      </w:r>
      <w:r w:rsidR="00951DCE" w:rsidRPr="00105891">
        <w:rPr>
          <w:rFonts w:cs="Arial"/>
          <w:sz w:val="22"/>
        </w:rPr>
        <w:t>;</w:t>
      </w:r>
    </w:p>
    <w:p w14:paraId="747656B7" w14:textId="16DCA8AE" w:rsidR="00EB200A" w:rsidRPr="00105891" w:rsidRDefault="002203A9" w:rsidP="002203A9">
      <w:pPr>
        <w:numPr>
          <w:ilvl w:val="0"/>
          <w:numId w:val="5"/>
        </w:numPr>
        <w:spacing w:after="120"/>
        <w:contextualSpacing/>
        <w:rPr>
          <w:rFonts w:cs="Arial"/>
          <w:b/>
          <w:bCs/>
          <w:sz w:val="22"/>
        </w:rPr>
      </w:pPr>
      <w:r w:rsidRPr="00105891">
        <w:rPr>
          <w:rFonts w:cs="Arial"/>
          <w:sz w:val="22"/>
        </w:rPr>
        <w:t>obrazec</w:t>
      </w:r>
      <w:r w:rsidR="00955718" w:rsidRPr="00105891">
        <w:rPr>
          <w:rFonts w:cs="Arial"/>
          <w:b/>
          <w:bCs/>
          <w:sz w:val="22"/>
        </w:rPr>
        <w:t xml:space="preserve"> </w:t>
      </w:r>
      <w:r w:rsidR="00951DCE" w:rsidRPr="00105891">
        <w:rPr>
          <w:rFonts w:cs="Arial"/>
          <w:b/>
          <w:bCs/>
          <w:sz w:val="22"/>
        </w:rPr>
        <w:t>»</w:t>
      </w:r>
      <w:r w:rsidRPr="00105891">
        <w:rPr>
          <w:rFonts w:cs="Arial"/>
          <w:b/>
          <w:bCs/>
          <w:sz w:val="22"/>
        </w:rPr>
        <w:t>Ponudba</w:t>
      </w:r>
      <w:r w:rsidR="00951DCE" w:rsidRPr="00105891">
        <w:rPr>
          <w:rFonts w:cs="Arial"/>
          <w:b/>
          <w:bCs/>
          <w:sz w:val="22"/>
        </w:rPr>
        <w:t>«;</w:t>
      </w:r>
    </w:p>
    <w:p w14:paraId="0F699D91" w14:textId="210AC96C" w:rsidR="002203A9" w:rsidRPr="00FA79B2" w:rsidRDefault="00174011" w:rsidP="002203A9">
      <w:pPr>
        <w:numPr>
          <w:ilvl w:val="0"/>
          <w:numId w:val="5"/>
        </w:numPr>
        <w:spacing w:after="120"/>
        <w:contextualSpacing/>
        <w:rPr>
          <w:rFonts w:cs="Arial"/>
          <w:b/>
          <w:bCs/>
          <w:sz w:val="22"/>
        </w:rPr>
      </w:pPr>
      <w:r w:rsidRPr="00FA79B2">
        <w:rPr>
          <w:rFonts w:cs="Arial"/>
          <w:sz w:val="22"/>
        </w:rPr>
        <w:t xml:space="preserve">obrazec </w:t>
      </w:r>
      <w:r w:rsidR="00951DCE" w:rsidRPr="00105891">
        <w:rPr>
          <w:rFonts w:cs="Arial"/>
          <w:b/>
          <w:bCs/>
          <w:sz w:val="22"/>
        </w:rPr>
        <w:t>»</w:t>
      </w:r>
      <w:r w:rsidRPr="00105891">
        <w:rPr>
          <w:rFonts w:cs="Arial"/>
          <w:b/>
          <w:bCs/>
          <w:sz w:val="22"/>
        </w:rPr>
        <w:t>Podatki in izjava podizvajalca</w:t>
      </w:r>
      <w:r w:rsidR="00951DCE" w:rsidRPr="00105891">
        <w:rPr>
          <w:rFonts w:cs="Arial"/>
          <w:b/>
          <w:bCs/>
          <w:sz w:val="22"/>
        </w:rPr>
        <w:t>«</w:t>
      </w:r>
      <w:r w:rsidR="00EB200A" w:rsidRPr="00105891">
        <w:rPr>
          <w:rFonts w:cs="Arial"/>
          <w:b/>
          <w:bCs/>
          <w:sz w:val="22"/>
        </w:rPr>
        <w:t xml:space="preserve"> </w:t>
      </w:r>
      <w:r w:rsidR="00EB200A" w:rsidRPr="00FA79B2">
        <w:rPr>
          <w:rFonts w:cs="Arial"/>
          <w:b/>
          <w:bCs/>
          <w:sz w:val="22"/>
        </w:rPr>
        <w:t>(če ponudnik nastopa s podizvajalci)</w:t>
      </w:r>
      <w:r w:rsidR="00951DCE" w:rsidRPr="00FA79B2">
        <w:rPr>
          <w:rFonts w:cs="Arial"/>
          <w:b/>
          <w:bCs/>
          <w:sz w:val="22"/>
        </w:rPr>
        <w:t>;</w:t>
      </w:r>
    </w:p>
    <w:p w14:paraId="180537E1" w14:textId="4817E85D" w:rsidR="003C2F5A" w:rsidRDefault="002A5A52" w:rsidP="00105891">
      <w:pPr>
        <w:numPr>
          <w:ilvl w:val="0"/>
          <w:numId w:val="5"/>
        </w:numPr>
        <w:spacing w:after="120"/>
        <w:contextualSpacing/>
        <w:rPr>
          <w:rFonts w:cs="Arial"/>
          <w:sz w:val="22"/>
        </w:rPr>
      </w:pPr>
      <w:r w:rsidRPr="0007720C">
        <w:rPr>
          <w:rFonts w:cs="Arial"/>
          <w:b/>
          <w:bCs/>
          <w:sz w:val="22"/>
        </w:rPr>
        <w:t>BON-</w:t>
      </w:r>
      <w:r w:rsidR="004406EF" w:rsidRPr="0007720C">
        <w:rPr>
          <w:rFonts w:cs="Arial"/>
          <w:b/>
          <w:bCs/>
          <w:sz w:val="22"/>
        </w:rPr>
        <w:t>2 obrazec ali potrdilo vseh poslovnih bank</w:t>
      </w:r>
      <w:r w:rsidR="005501DC" w:rsidRPr="00105891">
        <w:rPr>
          <w:rFonts w:cs="Arial"/>
          <w:sz w:val="22"/>
        </w:rPr>
        <w:t>;</w:t>
      </w:r>
    </w:p>
    <w:p w14:paraId="47E26BDD" w14:textId="67544E3A" w:rsidR="00FA79B2" w:rsidRPr="00D967E8" w:rsidRDefault="00FA79B2" w:rsidP="00FA79B2">
      <w:pPr>
        <w:numPr>
          <w:ilvl w:val="0"/>
          <w:numId w:val="5"/>
        </w:numPr>
        <w:spacing w:after="120"/>
        <w:contextualSpacing/>
        <w:rPr>
          <w:rFonts w:cs="Arial"/>
          <w:sz w:val="22"/>
        </w:rPr>
      </w:pPr>
      <w:r w:rsidRPr="00D967E8">
        <w:rPr>
          <w:rFonts w:cs="Arial"/>
          <w:sz w:val="22"/>
        </w:rPr>
        <w:t>obrazec</w:t>
      </w:r>
      <w:r w:rsidRPr="00D967E8">
        <w:rPr>
          <w:rFonts w:cs="Arial"/>
          <w:b/>
          <w:bCs/>
          <w:sz w:val="22"/>
        </w:rPr>
        <w:t xml:space="preserve"> »Izjava o lastniški strukturi gospodarskega subjekta« </w:t>
      </w:r>
      <w:r w:rsidRPr="00D967E8">
        <w:rPr>
          <w:rFonts w:cs="Arial"/>
          <w:sz w:val="22"/>
        </w:rPr>
        <w:t>ter</w:t>
      </w:r>
    </w:p>
    <w:p w14:paraId="58871168" w14:textId="4C6622BE" w:rsidR="00105891" w:rsidRPr="00D967E8" w:rsidRDefault="00D967E8" w:rsidP="00F359AA">
      <w:pPr>
        <w:numPr>
          <w:ilvl w:val="0"/>
          <w:numId w:val="5"/>
        </w:numPr>
        <w:spacing w:after="120"/>
        <w:contextualSpacing/>
        <w:rPr>
          <w:rFonts w:cs="Arial"/>
          <w:sz w:val="22"/>
        </w:rPr>
      </w:pPr>
      <w:r w:rsidRPr="00D967E8">
        <w:rPr>
          <w:rFonts w:cs="Arial"/>
          <w:b/>
          <w:bCs/>
          <w:sz w:val="22"/>
        </w:rPr>
        <w:t>t</w:t>
      </w:r>
      <w:r w:rsidR="003F22E9" w:rsidRPr="00D967E8">
        <w:rPr>
          <w:rFonts w:cs="Arial"/>
          <w:b/>
          <w:bCs/>
          <w:sz w:val="22"/>
        </w:rPr>
        <w:t>ehnična dokumentacija</w:t>
      </w:r>
      <w:r w:rsidR="006768BF" w:rsidRPr="00D967E8">
        <w:rPr>
          <w:rFonts w:cs="Arial"/>
          <w:sz w:val="22"/>
        </w:rPr>
        <w:t xml:space="preserve"> </w:t>
      </w:r>
      <w:r w:rsidR="006768BF" w:rsidRPr="00D967E8">
        <w:rPr>
          <w:rFonts w:cs="Arial"/>
          <w:b/>
          <w:bCs/>
          <w:sz w:val="22"/>
        </w:rPr>
        <w:t xml:space="preserve">ponujenih </w:t>
      </w:r>
      <w:r w:rsidR="00F56BF8" w:rsidRPr="00D967E8">
        <w:rPr>
          <w:rFonts w:cs="Arial"/>
          <w:b/>
          <w:bCs/>
          <w:sz w:val="22"/>
        </w:rPr>
        <w:t>vozil</w:t>
      </w:r>
      <w:r w:rsidR="00A75F81" w:rsidRPr="00D967E8">
        <w:rPr>
          <w:rFonts w:cs="Arial"/>
          <w:b/>
          <w:bCs/>
          <w:sz w:val="22"/>
        </w:rPr>
        <w:t xml:space="preserve"> </w:t>
      </w:r>
      <w:r w:rsidR="005F6DC5" w:rsidRPr="00D967E8">
        <w:rPr>
          <w:rFonts w:cs="Arial"/>
          <w:b/>
          <w:bCs/>
          <w:sz w:val="22"/>
        </w:rPr>
        <w:t>skupaj</w:t>
      </w:r>
      <w:r w:rsidR="005F6DC5" w:rsidRPr="00D967E8">
        <w:rPr>
          <w:rFonts w:cs="Arial"/>
          <w:sz w:val="22"/>
        </w:rPr>
        <w:t xml:space="preserve"> </w:t>
      </w:r>
      <w:r w:rsidR="005F6DC5" w:rsidRPr="00D967E8">
        <w:rPr>
          <w:rFonts w:cs="Arial"/>
          <w:b/>
          <w:bCs/>
          <w:sz w:val="22"/>
        </w:rPr>
        <w:t>s seznamom</w:t>
      </w:r>
      <w:r w:rsidR="00DB0AD0" w:rsidRPr="00D967E8">
        <w:rPr>
          <w:rFonts w:cs="Arial"/>
          <w:b/>
          <w:bCs/>
          <w:sz w:val="22"/>
        </w:rPr>
        <w:t xml:space="preserve"> vgrajene serijske in dodatne opreme</w:t>
      </w:r>
      <w:r w:rsidR="00DB0AD0" w:rsidRPr="00D967E8">
        <w:rPr>
          <w:rFonts w:cs="Arial"/>
          <w:sz w:val="22"/>
        </w:rPr>
        <w:t xml:space="preserve"> </w:t>
      </w:r>
      <w:r w:rsidR="00FA79B2" w:rsidRPr="00D967E8">
        <w:rPr>
          <w:rFonts w:cs="Arial"/>
          <w:sz w:val="22"/>
        </w:rPr>
        <w:t>(</w:t>
      </w:r>
      <w:r w:rsidR="003F22E9" w:rsidRPr="00D967E8">
        <w:rPr>
          <w:rFonts w:cs="Arial"/>
          <w:sz w:val="22"/>
        </w:rPr>
        <w:t>točka 10.2</w:t>
      </w:r>
      <w:r w:rsidR="00105891" w:rsidRPr="00D967E8">
        <w:rPr>
          <w:rFonts w:cs="Arial"/>
          <w:sz w:val="22"/>
        </w:rPr>
        <w:t xml:space="preserve"> </w:t>
      </w:r>
      <w:r w:rsidR="003F22E9" w:rsidRPr="00D967E8">
        <w:rPr>
          <w:rFonts w:cs="Arial"/>
          <w:sz w:val="22"/>
        </w:rPr>
        <w:t>Navodil ponudnikom</w:t>
      </w:r>
      <w:r w:rsidR="00105891" w:rsidRPr="00D967E8">
        <w:rPr>
          <w:rFonts w:cs="Arial"/>
          <w:sz w:val="22"/>
        </w:rPr>
        <w:t xml:space="preserve"> AVT</w:t>
      </w:r>
      <w:r w:rsidR="00E15F88">
        <w:rPr>
          <w:rFonts w:cs="Arial"/>
          <w:sz w:val="22"/>
        </w:rPr>
        <w:t>_1</w:t>
      </w:r>
      <w:r w:rsidR="00105891" w:rsidRPr="00D967E8">
        <w:rPr>
          <w:rFonts w:cs="Arial"/>
          <w:sz w:val="22"/>
        </w:rPr>
        <w:t xml:space="preserve"> 202</w:t>
      </w:r>
      <w:bookmarkStart w:id="171" w:name="_Hlk536615806"/>
      <w:r w:rsidRPr="00D967E8">
        <w:rPr>
          <w:rFonts w:cs="Arial"/>
          <w:sz w:val="22"/>
        </w:rPr>
        <w:t>4</w:t>
      </w:r>
      <w:r w:rsidR="001A0FFA" w:rsidRPr="00D967E8">
        <w:rPr>
          <w:rFonts w:cs="Arial"/>
          <w:sz w:val="22"/>
        </w:rPr>
        <w:t>).</w:t>
      </w:r>
    </w:p>
    <w:bookmarkEnd w:id="171"/>
    <w:p w14:paraId="059AF429" w14:textId="5CFD505C" w:rsidR="003C2F5A" w:rsidRPr="00686D2D" w:rsidRDefault="003C2F5A" w:rsidP="00FA79B2">
      <w:pPr>
        <w:spacing w:after="120"/>
        <w:ind w:left="720"/>
        <w:contextualSpacing/>
        <w:rPr>
          <w:rFonts w:cs="Arial"/>
          <w:color w:val="FF0000"/>
          <w:sz w:val="22"/>
        </w:rPr>
      </w:pPr>
    </w:p>
    <w:p w14:paraId="09DFEC30" w14:textId="746DF36F" w:rsidR="00F87DB5" w:rsidRPr="00105891" w:rsidRDefault="00F87DB5" w:rsidP="00EE7195">
      <w:pPr>
        <w:spacing w:after="120" w:line="0" w:lineRule="atLeast"/>
        <w:ind w:left="720"/>
        <w:contextualSpacing/>
        <w:rPr>
          <w:rFonts w:cs="Arial"/>
          <w:sz w:val="22"/>
        </w:rPr>
      </w:pPr>
    </w:p>
    <w:p w14:paraId="706A6565" w14:textId="77777777" w:rsidR="00081896" w:rsidRPr="00081896" w:rsidRDefault="00081896" w:rsidP="00081896">
      <w:pPr>
        <w:rPr>
          <w:sz w:val="22"/>
        </w:rPr>
      </w:pPr>
      <w:bookmarkStart w:id="172" w:name="_Toc464638557"/>
      <w:bookmarkStart w:id="173" w:name="_Toc464638559"/>
      <w:bookmarkStart w:id="174" w:name="_Toc336851749"/>
      <w:bookmarkStart w:id="175" w:name="_Toc336851797"/>
      <w:bookmarkStart w:id="176" w:name="_Toc336851748"/>
      <w:bookmarkStart w:id="177" w:name="_Toc336851796"/>
      <w:bookmarkEnd w:id="172"/>
      <w:bookmarkEnd w:id="173"/>
      <w:r w:rsidRPr="00081896">
        <w:rPr>
          <w:sz w:val="22"/>
        </w:rPr>
        <w:t>Ponudnik v ponudbi priloži le dokumente, ki so navedeni v tej točki. Po pregledu ponudb bo naročnik najugodnejšega ponudnika pozval k predložitvi dokazil, kot je navedeno za posameznim zahtevanim pogojem oziroma razlogom za izključitev.</w:t>
      </w:r>
    </w:p>
    <w:p w14:paraId="3CC0D5FE" w14:textId="77777777" w:rsidR="00081896" w:rsidRPr="00081896" w:rsidRDefault="00081896" w:rsidP="00081896">
      <w:pPr>
        <w:rPr>
          <w:rFonts w:cs="Arial"/>
          <w:i/>
          <w:sz w:val="22"/>
          <w:highlight w:val="yellow"/>
        </w:rPr>
      </w:pPr>
    </w:p>
    <w:p w14:paraId="4CDE4651" w14:textId="77777777" w:rsidR="00081896" w:rsidRPr="00081896" w:rsidRDefault="00081896" w:rsidP="00081896">
      <w:pPr>
        <w:rPr>
          <w:sz w:val="22"/>
        </w:rPr>
      </w:pPr>
      <w:r w:rsidRPr="00081896">
        <w:rPr>
          <w:sz w:val="22"/>
        </w:rPr>
        <w:t>Na poziv naročnika bo moral izbrani ponudnik v postopku javnega naročanja ali pri izvajanju javnega naročila, v roku osmih dni od prejema poziva, posredovati podatke o:</w:t>
      </w:r>
    </w:p>
    <w:p w14:paraId="063C717D" w14:textId="77777777" w:rsidR="00081896" w:rsidRPr="00081896" w:rsidRDefault="00081896" w:rsidP="00081896">
      <w:pPr>
        <w:pStyle w:val="Odstavekseznama"/>
        <w:numPr>
          <w:ilvl w:val="0"/>
          <w:numId w:val="6"/>
        </w:numPr>
        <w:spacing w:after="0"/>
        <w:rPr>
          <w:sz w:val="22"/>
        </w:rPr>
      </w:pPr>
      <w:r w:rsidRPr="00081896">
        <w:rPr>
          <w:sz w:val="22"/>
        </w:rPr>
        <w:t xml:space="preserve">svojih ustanoviteljih, družbenikih, vključno s tihimi družbeniki, delničarjih, </w:t>
      </w:r>
      <w:proofErr w:type="spellStart"/>
      <w:r w:rsidRPr="00081896">
        <w:rPr>
          <w:sz w:val="22"/>
        </w:rPr>
        <w:t>komanditistih</w:t>
      </w:r>
      <w:proofErr w:type="spellEnd"/>
      <w:r w:rsidRPr="00081896">
        <w:rPr>
          <w:sz w:val="22"/>
        </w:rPr>
        <w:t xml:space="preserve"> ali drugih lastnikih in podatke o lastniških deležih navedenih oseb,</w:t>
      </w:r>
    </w:p>
    <w:p w14:paraId="57DA76A4" w14:textId="77777777" w:rsidR="00081896" w:rsidRPr="00081896" w:rsidRDefault="00081896" w:rsidP="00081896">
      <w:pPr>
        <w:pStyle w:val="Odstavekseznama"/>
        <w:numPr>
          <w:ilvl w:val="0"/>
          <w:numId w:val="6"/>
        </w:numPr>
        <w:spacing w:after="0"/>
        <w:rPr>
          <w:sz w:val="22"/>
        </w:rPr>
      </w:pPr>
      <w:r w:rsidRPr="00081896">
        <w:rPr>
          <w:sz w:val="22"/>
        </w:rPr>
        <w:lastRenderedPageBreak/>
        <w:t>gospodarskih subjektih, za katere se glede na določbe zakona, ki ureja gospodarske družbe, šteje, da so z njim povezane družbe.</w:t>
      </w:r>
    </w:p>
    <w:p w14:paraId="73064E30" w14:textId="77777777" w:rsidR="00081896" w:rsidRPr="00081896" w:rsidRDefault="00081896" w:rsidP="00081896">
      <w:pPr>
        <w:rPr>
          <w:sz w:val="22"/>
        </w:rPr>
      </w:pPr>
    </w:p>
    <w:p w14:paraId="53F274C2" w14:textId="4B7601E2" w:rsidR="00081896" w:rsidRDefault="00081896" w:rsidP="00081896">
      <w:pPr>
        <w:rPr>
          <w:sz w:val="22"/>
        </w:rPr>
      </w:pPr>
      <w:r w:rsidRPr="00081896">
        <w:rPr>
          <w:sz w:val="22"/>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9331086" w14:textId="7A826FC6" w:rsidR="003C2F5A" w:rsidRPr="003F22E9" w:rsidRDefault="003F22E9" w:rsidP="003F22E9">
      <w:pPr>
        <w:pStyle w:val="Naslov2"/>
        <w:rPr>
          <w:rFonts w:cs="Arial"/>
          <w:sz w:val="22"/>
          <w:szCs w:val="22"/>
        </w:rPr>
      </w:pPr>
      <w:bookmarkStart w:id="178" w:name="_Toc173134923"/>
      <w:r>
        <w:rPr>
          <w:rFonts w:cs="Arial"/>
          <w:sz w:val="22"/>
          <w:szCs w:val="22"/>
        </w:rPr>
        <w:t>Tehnične specifikacije</w:t>
      </w:r>
      <w:bookmarkEnd w:id="178"/>
    </w:p>
    <w:p w14:paraId="71B52D47" w14:textId="054FBA6E" w:rsidR="0074269A" w:rsidRPr="00D967E8" w:rsidRDefault="003F22E9" w:rsidP="0074269A">
      <w:pPr>
        <w:rPr>
          <w:rFonts w:cs="Arial"/>
          <w:sz w:val="22"/>
          <w:lang w:eastAsia="sl-SI"/>
        </w:rPr>
      </w:pPr>
      <w:r w:rsidRPr="00D967E8">
        <w:rPr>
          <w:sz w:val="22"/>
        </w:rPr>
        <w:t xml:space="preserve">Predmet ponudbe mora izpolnjevati </w:t>
      </w:r>
      <w:r w:rsidRPr="00D967E8">
        <w:rPr>
          <w:b/>
          <w:bCs/>
          <w:sz w:val="22"/>
        </w:rPr>
        <w:t>najmanj minimalne tehnične zahteve,</w:t>
      </w:r>
      <w:r w:rsidRPr="00D967E8">
        <w:rPr>
          <w:sz w:val="22"/>
        </w:rPr>
        <w:t xml:space="preserve"> navedene v Tehničnih </w:t>
      </w:r>
      <w:r w:rsidRPr="00D967E8">
        <w:rPr>
          <w:rFonts w:cs="Arial"/>
          <w:sz w:val="22"/>
          <w:lang w:eastAsia="sl-SI"/>
        </w:rPr>
        <w:t>specifikacijah, ki so sestavni del te dokumentacije</w:t>
      </w:r>
      <w:r w:rsidR="0074269A" w:rsidRPr="00D967E8">
        <w:rPr>
          <w:rFonts w:cs="Arial"/>
          <w:sz w:val="22"/>
          <w:lang w:eastAsia="sl-SI"/>
        </w:rPr>
        <w:t>.</w:t>
      </w:r>
    </w:p>
    <w:p w14:paraId="6F5F3CE0" w14:textId="77777777" w:rsidR="005F6DC5" w:rsidRPr="00D967E8" w:rsidRDefault="005F6DC5" w:rsidP="0074269A">
      <w:pPr>
        <w:rPr>
          <w:rFonts w:cs="Arial"/>
          <w:b/>
          <w:bCs/>
          <w:sz w:val="22"/>
          <w:lang w:eastAsia="sl-SI"/>
        </w:rPr>
      </w:pPr>
    </w:p>
    <w:p w14:paraId="0EB5B852" w14:textId="6C79F949" w:rsidR="0074269A" w:rsidRDefault="0074269A" w:rsidP="0074269A">
      <w:pPr>
        <w:rPr>
          <w:rFonts w:cs="Arial"/>
          <w:sz w:val="22"/>
          <w:lang w:eastAsia="sl-SI"/>
        </w:rPr>
      </w:pPr>
      <w:r w:rsidRPr="00D967E8">
        <w:rPr>
          <w:rFonts w:cs="Arial"/>
          <w:b/>
          <w:bCs/>
          <w:sz w:val="22"/>
          <w:lang w:eastAsia="sl-SI"/>
        </w:rPr>
        <w:t>D</w:t>
      </w:r>
      <w:r w:rsidR="005F6DC5" w:rsidRPr="00D967E8">
        <w:rPr>
          <w:rFonts w:cs="Arial"/>
          <w:b/>
          <w:bCs/>
          <w:sz w:val="22"/>
          <w:lang w:eastAsia="sl-SI"/>
        </w:rPr>
        <w:t>o</w:t>
      </w:r>
      <w:r w:rsidRPr="00D967E8">
        <w:rPr>
          <w:rFonts w:cs="Arial"/>
          <w:b/>
          <w:bCs/>
          <w:sz w:val="22"/>
          <w:lang w:eastAsia="sl-SI"/>
        </w:rPr>
        <w:t>kazilo:</w:t>
      </w:r>
      <w:r w:rsidRPr="00D967E8">
        <w:rPr>
          <w:rFonts w:cs="Arial"/>
          <w:sz w:val="22"/>
          <w:lang w:eastAsia="sl-SI"/>
        </w:rPr>
        <w:t xml:space="preserve"> Tehnična </w:t>
      </w:r>
      <w:r w:rsidR="003C2F5A" w:rsidRPr="00D967E8">
        <w:rPr>
          <w:rFonts w:cs="Arial"/>
          <w:sz w:val="22"/>
          <w:lang w:eastAsia="sl-SI"/>
        </w:rPr>
        <w:t>dokumentacija</w:t>
      </w:r>
      <w:r w:rsidR="003F22E9" w:rsidRPr="00D967E8">
        <w:rPr>
          <w:rFonts w:cs="Arial"/>
          <w:sz w:val="22"/>
          <w:lang w:eastAsia="sl-SI"/>
        </w:rPr>
        <w:t xml:space="preserve"> proizvaj</w:t>
      </w:r>
      <w:r w:rsidR="00B436BF" w:rsidRPr="00D967E8">
        <w:rPr>
          <w:rFonts w:cs="Arial"/>
          <w:sz w:val="22"/>
          <w:lang w:eastAsia="sl-SI"/>
        </w:rPr>
        <w:t>a</w:t>
      </w:r>
      <w:r w:rsidR="003F22E9" w:rsidRPr="00D967E8">
        <w:rPr>
          <w:rFonts w:cs="Arial"/>
          <w:sz w:val="22"/>
          <w:lang w:eastAsia="sl-SI"/>
        </w:rPr>
        <w:t>lca</w:t>
      </w:r>
      <w:r w:rsidRPr="00D967E8">
        <w:rPr>
          <w:rFonts w:cs="Arial"/>
          <w:sz w:val="22"/>
          <w:lang w:eastAsia="sl-SI"/>
        </w:rPr>
        <w:t xml:space="preserve"> ponuj</w:t>
      </w:r>
      <w:r w:rsidR="00100CC1">
        <w:rPr>
          <w:rFonts w:cs="Arial"/>
          <w:sz w:val="22"/>
          <w:lang w:eastAsia="sl-SI"/>
        </w:rPr>
        <w:t>e</w:t>
      </w:r>
      <w:r w:rsidRPr="00D967E8">
        <w:rPr>
          <w:rFonts w:cs="Arial"/>
          <w:sz w:val="22"/>
          <w:lang w:eastAsia="sl-SI"/>
        </w:rPr>
        <w:t xml:space="preserve">nega </w:t>
      </w:r>
      <w:r w:rsidR="003F22E9" w:rsidRPr="00D967E8">
        <w:rPr>
          <w:rFonts w:cs="Arial"/>
          <w:sz w:val="22"/>
          <w:lang w:eastAsia="sl-SI"/>
        </w:rPr>
        <w:t>v</w:t>
      </w:r>
      <w:r w:rsidR="003C2F5A" w:rsidRPr="00D967E8">
        <w:rPr>
          <w:rFonts w:cs="Arial"/>
          <w:sz w:val="22"/>
          <w:lang w:eastAsia="sl-SI"/>
        </w:rPr>
        <w:t>ozila</w:t>
      </w:r>
      <w:r w:rsidR="00E75A5D" w:rsidRPr="00D967E8">
        <w:rPr>
          <w:rFonts w:cs="Arial"/>
          <w:sz w:val="22"/>
          <w:lang w:eastAsia="sl-SI"/>
        </w:rPr>
        <w:t xml:space="preserve"> oziroma</w:t>
      </w:r>
      <w:r w:rsidR="005F6DC5" w:rsidRPr="00D967E8">
        <w:rPr>
          <w:rFonts w:cs="Arial"/>
          <w:sz w:val="22"/>
          <w:lang w:eastAsia="sl-SI"/>
        </w:rPr>
        <w:t xml:space="preserve"> potrdilo o </w:t>
      </w:r>
      <w:r w:rsidR="00E75A5D" w:rsidRPr="00D967E8">
        <w:rPr>
          <w:rFonts w:cs="Arial"/>
          <w:sz w:val="22"/>
          <w:lang w:eastAsia="sl-SI"/>
        </w:rPr>
        <w:t>homologacij</w:t>
      </w:r>
      <w:r w:rsidR="005F6DC5" w:rsidRPr="00D967E8">
        <w:rPr>
          <w:rFonts w:cs="Arial"/>
          <w:sz w:val="22"/>
          <w:lang w:eastAsia="sl-SI"/>
        </w:rPr>
        <w:t>i ozirom drugo ustrezno dokazilo</w:t>
      </w:r>
      <w:r w:rsidR="003F22E9" w:rsidRPr="00D967E8">
        <w:rPr>
          <w:rFonts w:cs="Arial"/>
          <w:sz w:val="22"/>
          <w:lang w:eastAsia="sl-SI"/>
        </w:rPr>
        <w:t>, iz katere</w:t>
      </w:r>
      <w:r w:rsidR="00D11157" w:rsidRPr="00D967E8">
        <w:rPr>
          <w:rFonts w:cs="Arial"/>
          <w:sz w:val="22"/>
          <w:lang w:eastAsia="sl-SI"/>
        </w:rPr>
        <w:t>ga</w:t>
      </w:r>
      <w:r w:rsidR="003F22E9" w:rsidRPr="00D967E8">
        <w:rPr>
          <w:rFonts w:cs="Arial"/>
          <w:sz w:val="22"/>
          <w:lang w:eastAsia="sl-SI"/>
        </w:rPr>
        <w:t xml:space="preserve"> izhaja, da</w:t>
      </w:r>
      <w:r w:rsidR="005F6DC5" w:rsidRPr="00D967E8">
        <w:rPr>
          <w:rFonts w:cs="Arial"/>
          <w:sz w:val="22"/>
          <w:lang w:eastAsia="sl-SI"/>
        </w:rPr>
        <w:t xml:space="preserve"> ponujeno </w:t>
      </w:r>
      <w:r w:rsidR="003F22E9" w:rsidRPr="00D967E8">
        <w:rPr>
          <w:rFonts w:cs="Arial"/>
          <w:sz w:val="22"/>
          <w:lang w:eastAsia="sl-SI"/>
        </w:rPr>
        <w:t>vozilo izpolnjuje zahteve</w:t>
      </w:r>
      <w:r w:rsidR="005F6DC5" w:rsidRPr="00D967E8">
        <w:rPr>
          <w:rFonts w:cs="Arial"/>
          <w:sz w:val="22"/>
          <w:lang w:eastAsia="sl-SI"/>
        </w:rPr>
        <w:t xml:space="preserve"> naročnika</w:t>
      </w:r>
      <w:r w:rsidR="00D11157" w:rsidRPr="00D967E8">
        <w:rPr>
          <w:rFonts w:cs="Arial"/>
          <w:sz w:val="22"/>
          <w:lang w:eastAsia="sl-SI"/>
        </w:rPr>
        <w:t xml:space="preserve"> s</w:t>
      </w:r>
      <w:r w:rsidRPr="00D967E8">
        <w:rPr>
          <w:rFonts w:cs="Arial"/>
          <w:sz w:val="22"/>
          <w:lang w:eastAsia="sl-SI"/>
        </w:rPr>
        <w:t xml:space="preserve">kupaj s </w:t>
      </w:r>
      <w:r w:rsidR="003F22E9" w:rsidRPr="00D967E8">
        <w:rPr>
          <w:rFonts w:cs="Arial"/>
          <w:sz w:val="22"/>
          <w:lang w:eastAsia="sl-SI"/>
        </w:rPr>
        <w:t>seznamom vgrajene serijske in dodatne opreme</w:t>
      </w:r>
      <w:r w:rsidR="005F6DC5" w:rsidRPr="00D967E8">
        <w:rPr>
          <w:rFonts w:cs="Arial"/>
          <w:sz w:val="22"/>
          <w:lang w:eastAsia="sl-SI"/>
        </w:rPr>
        <w:t>.</w:t>
      </w:r>
      <w:r w:rsidR="00B658C0">
        <w:rPr>
          <w:rFonts w:cs="Arial"/>
          <w:sz w:val="22"/>
          <w:lang w:eastAsia="sl-SI"/>
        </w:rPr>
        <w:t xml:space="preserve"> </w:t>
      </w:r>
      <w:r w:rsidR="008E7003">
        <w:rPr>
          <w:rFonts w:cs="Arial"/>
          <w:sz w:val="22"/>
          <w:lang w:eastAsia="sl-SI"/>
        </w:rPr>
        <w:t>P</w:t>
      </w:r>
      <w:r w:rsidR="00B658C0" w:rsidRPr="00B658C0">
        <w:rPr>
          <w:rFonts w:cs="Arial"/>
          <w:sz w:val="22"/>
          <w:lang w:eastAsia="sl-SI"/>
        </w:rPr>
        <w:t>onudnik v obrazec Ponudba vnese</w:t>
      </w:r>
      <w:r w:rsidR="00473A69">
        <w:rPr>
          <w:rFonts w:cs="Arial"/>
          <w:sz w:val="22"/>
          <w:lang w:eastAsia="sl-SI"/>
        </w:rPr>
        <w:t xml:space="preserve"> tudi</w:t>
      </w:r>
      <w:r w:rsidR="00B658C0" w:rsidRPr="00B658C0">
        <w:rPr>
          <w:rFonts w:cs="Arial"/>
          <w:sz w:val="22"/>
          <w:lang w:eastAsia="sl-SI"/>
        </w:rPr>
        <w:t xml:space="preserve"> spletni naslov, na katerem je možno preveriti tehnične karakteristike ponujenih vozil.</w:t>
      </w:r>
    </w:p>
    <w:p w14:paraId="37560703" w14:textId="77777777" w:rsidR="00B658C0" w:rsidRDefault="00B658C0" w:rsidP="0074269A">
      <w:pPr>
        <w:rPr>
          <w:rFonts w:cs="Arial"/>
          <w:sz w:val="22"/>
          <w:lang w:eastAsia="sl-SI"/>
        </w:rPr>
      </w:pPr>
    </w:p>
    <w:p w14:paraId="749E9FBF" w14:textId="514D5720" w:rsidR="006E4F24" w:rsidRPr="001D66A5" w:rsidRDefault="006324A3" w:rsidP="001D66A5">
      <w:pPr>
        <w:pStyle w:val="Naslov2"/>
        <w:rPr>
          <w:rFonts w:cs="Arial"/>
          <w:iCs/>
          <w:sz w:val="22"/>
          <w:szCs w:val="22"/>
        </w:rPr>
      </w:pPr>
      <w:bookmarkStart w:id="179" w:name="_Toc173134924"/>
      <w:r w:rsidRPr="001D66A5">
        <w:rPr>
          <w:rFonts w:cs="Arial"/>
          <w:iCs/>
          <w:sz w:val="22"/>
          <w:szCs w:val="22"/>
        </w:rPr>
        <w:t>Obrazec »</w:t>
      </w:r>
      <w:bookmarkEnd w:id="174"/>
      <w:bookmarkEnd w:id="175"/>
      <w:r w:rsidR="00974AB6" w:rsidRPr="001D66A5">
        <w:rPr>
          <w:rFonts w:cs="Arial"/>
          <w:iCs/>
          <w:sz w:val="22"/>
          <w:szCs w:val="22"/>
        </w:rPr>
        <w:t>ESPD</w:t>
      </w:r>
      <w:r w:rsidRPr="001D66A5">
        <w:rPr>
          <w:rFonts w:cs="Arial"/>
          <w:iCs/>
          <w:sz w:val="22"/>
          <w:szCs w:val="22"/>
        </w:rPr>
        <w:t>«</w:t>
      </w:r>
      <w:r w:rsidR="00974AB6" w:rsidRPr="001D66A5">
        <w:rPr>
          <w:rFonts w:cs="Arial"/>
          <w:iCs/>
          <w:sz w:val="22"/>
          <w:szCs w:val="22"/>
        </w:rPr>
        <w:t xml:space="preserve"> za vse gospodarske subjekte</w:t>
      </w:r>
      <w:bookmarkEnd w:id="179"/>
    </w:p>
    <w:p w14:paraId="32A5F416" w14:textId="77777777" w:rsidR="00D93CA4" w:rsidRPr="00D93CA4" w:rsidRDefault="00D93CA4" w:rsidP="00D93CA4">
      <w:pPr>
        <w:rPr>
          <w:sz w:val="22"/>
        </w:rPr>
      </w:pPr>
      <w:r w:rsidRPr="00D93CA4">
        <w:rPr>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391BD52" w14:textId="77777777" w:rsidR="00D93CA4" w:rsidRPr="00D93CA4" w:rsidRDefault="00D93CA4" w:rsidP="00D93CA4">
      <w:pPr>
        <w:rPr>
          <w:sz w:val="22"/>
        </w:rPr>
      </w:pPr>
    </w:p>
    <w:p w14:paraId="2918B7A6" w14:textId="77777777" w:rsidR="00D93CA4" w:rsidRPr="00D93CA4" w:rsidRDefault="00D93CA4" w:rsidP="00D93CA4">
      <w:pPr>
        <w:rPr>
          <w:rFonts w:cs="Arial"/>
          <w:sz w:val="22"/>
          <w:lang w:eastAsia="sl-SI"/>
        </w:rPr>
      </w:pPr>
      <w:r w:rsidRPr="00D93CA4">
        <w:rPr>
          <w:rFonts w:cs="Arial"/>
          <w:sz w:val="22"/>
          <w:lang w:eastAsia="sl-SI"/>
        </w:rPr>
        <w:t>Navedbe v ESPD in/ali dokazila, ki ji predloži gospodarski subjekt, morajo biti veljavni.</w:t>
      </w:r>
    </w:p>
    <w:p w14:paraId="344A325F" w14:textId="77777777" w:rsidR="00D93CA4" w:rsidRPr="00D93CA4" w:rsidRDefault="00D93CA4" w:rsidP="00D93CA4">
      <w:pPr>
        <w:rPr>
          <w:rFonts w:cs="Arial"/>
          <w:sz w:val="22"/>
          <w:lang w:eastAsia="sl-SI"/>
        </w:rPr>
      </w:pPr>
    </w:p>
    <w:p w14:paraId="1D7B42E7" w14:textId="77777777" w:rsidR="00D93CA4" w:rsidRPr="00D93CA4" w:rsidRDefault="00D93CA4" w:rsidP="00D93CA4">
      <w:pPr>
        <w:rPr>
          <w:rFonts w:cs="Arial"/>
          <w:sz w:val="22"/>
        </w:rPr>
      </w:pPr>
      <w:r w:rsidRPr="00D93CA4">
        <w:rPr>
          <w:rFonts w:cs="Arial"/>
          <w:sz w:val="22"/>
        </w:rPr>
        <w:t xml:space="preserve">Gospodarski subjekt naročnikov obrazec ESPD (datoteka XML) uvozi na spletni povezavi: </w:t>
      </w:r>
      <w:hyperlink r:id="rId17" w:history="1">
        <w:r w:rsidRPr="00D93CA4">
          <w:rPr>
            <w:rStyle w:val="Hiperpovezava"/>
            <w:rFonts w:cs="Arial"/>
            <w:bCs/>
            <w:sz w:val="22"/>
          </w:rPr>
          <w:t>https://ejn.gov.si/espd</w:t>
        </w:r>
      </w:hyperlink>
      <w:r w:rsidRPr="00D93CA4">
        <w:rPr>
          <w:rFonts w:cs="Arial"/>
          <w:sz w:val="22"/>
        </w:rPr>
        <w:t xml:space="preserve"> in v njega neposredno vnese zahtevane podatke.</w:t>
      </w:r>
    </w:p>
    <w:p w14:paraId="1CC249F9" w14:textId="77777777" w:rsidR="00D93CA4" w:rsidRPr="00D93CA4" w:rsidRDefault="00D93CA4" w:rsidP="00D93CA4">
      <w:pPr>
        <w:rPr>
          <w:color w:val="FF0000"/>
          <w:sz w:val="22"/>
        </w:rPr>
      </w:pPr>
    </w:p>
    <w:p w14:paraId="649C95D2" w14:textId="77777777" w:rsidR="00D93CA4" w:rsidRPr="00D93CA4" w:rsidRDefault="00D93CA4" w:rsidP="00D93CA4">
      <w:pPr>
        <w:rPr>
          <w:sz w:val="22"/>
        </w:rPr>
      </w:pPr>
      <w:r w:rsidRPr="00D93CA4">
        <w:rPr>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62C7440" w14:textId="77777777" w:rsidR="00D93CA4" w:rsidRPr="00D93CA4" w:rsidRDefault="00D93CA4" w:rsidP="00D93CA4">
      <w:pPr>
        <w:rPr>
          <w:sz w:val="22"/>
        </w:rPr>
      </w:pPr>
    </w:p>
    <w:p w14:paraId="5274A8B8" w14:textId="77777777" w:rsidR="00D93CA4" w:rsidRPr="00D93CA4" w:rsidRDefault="00D93CA4" w:rsidP="00D93CA4">
      <w:pPr>
        <w:rPr>
          <w:sz w:val="22"/>
        </w:rPr>
      </w:pPr>
      <w:bookmarkStart w:id="180" w:name="_Hlk511905322"/>
      <w:r w:rsidRPr="00D93CA4">
        <w:rPr>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81" w:name="_Hlk531606225"/>
      <w:r w:rsidRPr="00D93CA4">
        <w:rPr>
          <w:sz w:val="22"/>
        </w:rPr>
        <w:t>pri čemer se v slednjem primeru v skladu Splošnimi pogoji uporabe sistema e-JN šteje, da je oddan pravno zavezujoč dokument, ki ima enako veljavnost kot podpisan</w:t>
      </w:r>
      <w:bookmarkEnd w:id="181"/>
      <w:r w:rsidRPr="00D93CA4">
        <w:rPr>
          <w:sz w:val="22"/>
        </w:rPr>
        <w:t xml:space="preserve">. </w:t>
      </w:r>
    </w:p>
    <w:bookmarkEnd w:id="180"/>
    <w:p w14:paraId="60798324" w14:textId="77777777" w:rsidR="00D93CA4" w:rsidRPr="00D93CA4" w:rsidRDefault="00D93CA4" w:rsidP="00D93CA4">
      <w:pPr>
        <w:rPr>
          <w:sz w:val="22"/>
        </w:rPr>
      </w:pPr>
    </w:p>
    <w:p w14:paraId="35EF5DDE" w14:textId="5EE6B504" w:rsidR="00D93CA4" w:rsidRDefault="00D93CA4" w:rsidP="00D93CA4">
      <w:pPr>
        <w:rPr>
          <w:sz w:val="22"/>
        </w:rPr>
      </w:pPr>
      <w:r w:rsidRPr="00D93CA4">
        <w:rPr>
          <w:sz w:val="22"/>
        </w:rPr>
        <w:t xml:space="preserve">Za ostale sodelujoče ponudnik v razdelek »Sodelujoči«, del »ESPD – ostali sodelujoči« priloži podpisane ESPD v </w:t>
      </w:r>
      <w:proofErr w:type="spellStart"/>
      <w:r w:rsidRPr="00D93CA4">
        <w:rPr>
          <w:sz w:val="22"/>
        </w:rPr>
        <w:t>pdf</w:t>
      </w:r>
      <w:proofErr w:type="spellEnd"/>
      <w:r w:rsidRPr="00D93CA4">
        <w:rPr>
          <w:sz w:val="22"/>
        </w:rPr>
        <w:t>. obliki, ali v elektronski obliki podpisan xml</w:t>
      </w:r>
    </w:p>
    <w:p w14:paraId="53BB3B09" w14:textId="50D4A747" w:rsidR="00206DB1" w:rsidRDefault="00206DB1" w:rsidP="00D93CA4">
      <w:pPr>
        <w:rPr>
          <w:sz w:val="22"/>
        </w:rPr>
      </w:pPr>
    </w:p>
    <w:p w14:paraId="2967B0D0" w14:textId="1704B19E" w:rsidR="001D66A5" w:rsidRDefault="001A0088" w:rsidP="00075BE0">
      <w:pPr>
        <w:pStyle w:val="Naslov2"/>
      </w:pPr>
      <w:bookmarkStart w:id="182" w:name="_Toc466382905"/>
      <w:bookmarkStart w:id="183" w:name="_Toc466382906"/>
      <w:bookmarkStart w:id="184" w:name="_Toc173134925"/>
      <w:bookmarkEnd w:id="182"/>
      <w:bookmarkEnd w:id="183"/>
      <w:r w:rsidRPr="00D545F1">
        <w:rPr>
          <w:rFonts w:cs="Arial"/>
          <w:iCs/>
          <w:sz w:val="22"/>
          <w:szCs w:val="22"/>
        </w:rPr>
        <w:t>Obrazec »Predračun«</w:t>
      </w:r>
      <w:bookmarkEnd w:id="184"/>
      <w:r w:rsidRPr="00D545F1">
        <w:rPr>
          <w:rFonts w:cs="Arial"/>
          <w:iCs/>
          <w:sz w:val="22"/>
          <w:szCs w:val="22"/>
        </w:rPr>
        <w:t xml:space="preserve"> </w:t>
      </w:r>
    </w:p>
    <w:p w14:paraId="49E47227" w14:textId="7A3D7EF8" w:rsidR="00B436BF" w:rsidRDefault="00B436BF" w:rsidP="00B436BF">
      <w:pPr>
        <w:autoSpaceDE w:val="0"/>
        <w:autoSpaceDN w:val="0"/>
        <w:adjustRightInd w:val="0"/>
        <w:spacing w:line="240" w:lineRule="auto"/>
        <w:jc w:val="left"/>
        <w:rPr>
          <w:rFonts w:ascii="Century Gothic" w:hAnsi="Century Gothic" w:cs="Century Gothic"/>
          <w:color w:val="000000"/>
          <w:szCs w:val="20"/>
          <w:lang w:eastAsia="sl-SI"/>
        </w:rPr>
      </w:pPr>
    </w:p>
    <w:p w14:paraId="2C2D2105" w14:textId="24BC0303" w:rsidR="006C6199" w:rsidRPr="00D864FE" w:rsidRDefault="006C6199" w:rsidP="006C6199">
      <w:pPr>
        <w:spacing w:line="240" w:lineRule="auto"/>
        <w:rPr>
          <w:rFonts w:cs="Arial"/>
          <w:sz w:val="22"/>
          <w:lang w:eastAsia="sl-SI"/>
        </w:rPr>
      </w:pPr>
      <w:r w:rsidRPr="0097410F">
        <w:rPr>
          <w:rFonts w:cs="Arial"/>
          <w:sz w:val="22"/>
        </w:rPr>
        <w:t xml:space="preserve">Ponudnik mora izpolniti obrazec »Predračun« </w:t>
      </w:r>
      <w:r w:rsidR="00E15F88" w:rsidRPr="0097410F">
        <w:rPr>
          <w:rFonts w:cs="Arial"/>
          <w:sz w:val="22"/>
        </w:rPr>
        <w:t xml:space="preserve"> in</w:t>
      </w:r>
      <w:r w:rsidRPr="0097410F">
        <w:rPr>
          <w:rFonts w:cs="Arial"/>
          <w:sz w:val="22"/>
        </w:rPr>
        <w:t xml:space="preserve"> mora ponuditi vso razpisano količino</w:t>
      </w:r>
      <w:r w:rsidR="008C16D0" w:rsidRPr="0097410F">
        <w:rPr>
          <w:rFonts w:cs="Arial"/>
          <w:sz w:val="22"/>
        </w:rPr>
        <w:t xml:space="preserve"> vozil</w:t>
      </w:r>
      <w:r w:rsidRPr="0097410F">
        <w:rPr>
          <w:rFonts w:cs="Arial"/>
          <w:sz w:val="22"/>
        </w:rPr>
        <w:t xml:space="preserve">. </w:t>
      </w:r>
      <w:r w:rsidR="00E15F88" w:rsidRPr="0097410F">
        <w:rPr>
          <w:rFonts w:cs="Arial"/>
          <w:sz w:val="22"/>
        </w:rPr>
        <w:t>Vsa</w:t>
      </w:r>
      <w:r w:rsidRPr="0097410F">
        <w:rPr>
          <w:rFonts w:cs="Arial"/>
          <w:sz w:val="22"/>
        </w:rPr>
        <w:t xml:space="preserve"> vozila</w:t>
      </w:r>
      <w:r w:rsidR="00E15F88" w:rsidRPr="0097410F">
        <w:rPr>
          <w:rFonts w:cs="Arial"/>
          <w:sz w:val="22"/>
        </w:rPr>
        <w:t xml:space="preserve"> morajo biti</w:t>
      </w:r>
      <w:r w:rsidRPr="0097410F">
        <w:rPr>
          <w:rFonts w:cs="Arial"/>
          <w:sz w:val="22"/>
        </w:rPr>
        <w:t xml:space="preserve"> enaka, iste blagovne znamke.</w:t>
      </w:r>
      <w:r w:rsidRPr="00D864FE">
        <w:rPr>
          <w:rFonts w:cs="Arial"/>
          <w:sz w:val="22"/>
        </w:rPr>
        <w:t xml:space="preserve"> </w:t>
      </w:r>
    </w:p>
    <w:p w14:paraId="561B0462" w14:textId="77777777" w:rsidR="006C6199" w:rsidRPr="006C6199" w:rsidRDefault="006C6199" w:rsidP="006C6199">
      <w:pPr>
        <w:autoSpaceDE w:val="0"/>
        <w:autoSpaceDN w:val="0"/>
        <w:adjustRightInd w:val="0"/>
        <w:spacing w:line="240" w:lineRule="auto"/>
        <w:rPr>
          <w:rFonts w:cs="Arial"/>
          <w:color w:val="FF0000"/>
          <w:sz w:val="22"/>
          <w:lang w:eastAsia="sl-SI"/>
        </w:rPr>
      </w:pPr>
    </w:p>
    <w:p w14:paraId="581632FA" w14:textId="471D616E" w:rsidR="006C6199" w:rsidRDefault="006C6199" w:rsidP="006C6199">
      <w:pPr>
        <w:autoSpaceDE w:val="0"/>
        <w:autoSpaceDN w:val="0"/>
        <w:adjustRightInd w:val="0"/>
        <w:spacing w:line="240" w:lineRule="auto"/>
        <w:rPr>
          <w:rFonts w:cs="Arial"/>
          <w:sz w:val="22"/>
          <w:lang w:eastAsia="x-none"/>
        </w:rPr>
      </w:pPr>
      <w:r w:rsidRPr="00A71B71">
        <w:rPr>
          <w:rFonts w:cs="Arial"/>
          <w:b/>
          <w:bCs/>
          <w:color w:val="000000"/>
          <w:sz w:val="22"/>
          <w:lang w:eastAsia="sl-SI"/>
        </w:rPr>
        <w:t xml:space="preserve">Ponudnik mora izpolniti vse postavke v Predračunu, na največ dve decimalni mesti. </w:t>
      </w:r>
      <w:r w:rsidR="00B436BF" w:rsidRPr="006C6199">
        <w:rPr>
          <w:rFonts w:cs="Arial"/>
          <w:sz w:val="22"/>
          <w:lang w:eastAsia="x-none"/>
        </w:rPr>
        <w:t>V kolikor ponudnik ne vpiše ponudbene vrednosti v posamezno postavko ali vpiše vrednost nič (0) EUR ali pa vpiše znak (npr. “/” ali “—“, ipd.), se šteje, da ponuja to postavko brezplačno.</w:t>
      </w:r>
      <w:r>
        <w:rPr>
          <w:rFonts w:cs="Arial"/>
          <w:sz w:val="22"/>
          <w:lang w:eastAsia="x-none"/>
        </w:rPr>
        <w:t xml:space="preserve"> </w:t>
      </w:r>
    </w:p>
    <w:p w14:paraId="22FB3094" w14:textId="19836639" w:rsidR="006C6199" w:rsidRPr="005C0D25" w:rsidRDefault="006C6199" w:rsidP="006C6199">
      <w:pPr>
        <w:autoSpaceDE w:val="0"/>
        <w:autoSpaceDN w:val="0"/>
        <w:adjustRightInd w:val="0"/>
        <w:spacing w:line="240" w:lineRule="auto"/>
        <w:rPr>
          <w:rFonts w:cs="Arial"/>
          <w:sz w:val="22"/>
          <w:lang w:eastAsia="x-none"/>
        </w:rPr>
      </w:pPr>
    </w:p>
    <w:p w14:paraId="1D659411" w14:textId="0DB9AFD7" w:rsidR="00155D37" w:rsidRPr="005617BE" w:rsidRDefault="006C6199" w:rsidP="00FC1DDC">
      <w:pPr>
        <w:spacing w:line="240" w:lineRule="auto"/>
        <w:rPr>
          <w:rFonts w:cs="Arial"/>
          <w:sz w:val="22"/>
        </w:rPr>
      </w:pPr>
      <w:r w:rsidRPr="005C0D25">
        <w:rPr>
          <w:rFonts w:cs="Arial"/>
          <w:sz w:val="22"/>
        </w:rPr>
        <w:lastRenderedPageBreak/>
        <w:t xml:space="preserve">Ponudnik mora v obrazec »Predračun« vpisati </w:t>
      </w:r>
      <w:r w:rsidRPr="005C0D25">
        <w:rPr>
          <w:rFonts w:cs="Arial"/>
          <w:b/>
          <w:bCs/>
          <w:sz w:val="22"/>
        </w:rPr>
        <w:t>OBVEZNO</w:t>
      </w:r>
      <w:r w:rsidRPr="005C0D25">
        <w:rPr>
          <w:rFonts w:cs="Arial"/>
          <w:sz w:val="22"/>
        </w:rPr>
        <w:t xml:space="preserve"> </w:t>
      </w:r>
      <w:r w:rsidRPr="005617BE">
        <w:rPr>
          <w:rFonts w:cs="Arial"/>
          <w:b/>
          <w:bCs/>
          <w:sz w:val="22"/>
          <w:u w:val="single"/>
        </w:rPr>
        <w:t>tudi</w:t>
      </w:r>
      <w:r w:rsidR="00FC1DDC" w:rsidRPr="005617BE">
        <w:rPr>
          <w:rFonts w:cs="Arial"/>
          <w:b/>
          <w:bCs/>
          <w:sz w:val="22"/>
          <w:u w:val="single"/>
        </w:rPr>
        <w:t xml:space="preserve"> </w:t>
      </w:r>
      <w:r w:rsidRPr="005617BE">
        <w:rPr>
          <w:rFonts w:cs="Arial"/>
          <w:b/>
          <w:bCs/>
          <w:sz w:val="22"/>
          <w:u w:val="single"/>
        </w:rPr>
        <w:t>znamko in tip ponujenega vozila</w:t>
      </w:r>
      <w:r w:rsidR="00991370" w:rsidRPr="005617BE">
        <w:rPr>
          <w:rFonts w:cs="Arial"/>
          <w:sz w:val="22"/>
        </w:rPr>
        <w:t>.</w:t>
      </w:r>
    </w:p>
    <w:p w14:paraId="4CEABF60" w14:textId="77777777" w:rsidR="00FC1DDC" w:rsidRPr="005C0D25" w:rsidRDefault="00FC1DDC" w:rsidP="00FC1DDC">
      <w:pPr>
        <w:spacing w:line="240" w:lineRule="auto"/>
        <w:rPr>
          <w:rFonts w:cs="Arial"/>
          <w:color w:val="FF0000"/>
          <w:sz w:val="22"/>
        </w:rPr>
      </w:pPr>
    </w:p>
    <w:p w14:paraId="189A8D2D" w14:textId="279B7332" w:rsidR="008C16D0" w:rsidRDefault="006C6199" w:rsidP="00155D37">
      <w:pPr>
        <w:spacing w:line="0" w:lineRule="atLeast"/>
        <w:rPr>
          <w:rFonts w:cs="Arial"/>
          <w:sz w:val="22"/>
        </w:rPr>
      </w:pPr>
      <w:r w:rsidRPr="006C6199">
        <w:rPr>
          <w:rFonts w:cs="Arial"/>
          <w:sz w:val="22"/>
        </w:rPr>
        <w:t>Ponudbene vrednosti v EUR brez DDV morajo biti izražene v evrih (EUR) in morajo vključevati vse stroške, ki so potrebni  za izvedbo predmeta naročila. Ponudbene vrednosti v EUR brez DDV so fiksne in nespremenljive za ves čas trajanja pogodbe.</w:t>
      </w:r>
    </w:p>
    <w:p w14:paraId="71BC3A99" w14:textId="77777777" w:rsidR="008C16D0" w:rsidRDefault="008C16D0" w:rsidP="00155D37">
      <w:pPr>
        <w:spacing w:line="0" w:lineRule="atLeast"/>
        <w:rPr>
          <w:rFonts w:cs="Arial"/>
          <w:sz w:val="22"/>
        </w:rPr>
      </w:pPr>
    </w:p>
    <w:p w14:paraId="77ABD141" w14:textId="553E1C8F" w:rsidR="001F425B" w:rsidRDefault="001D66A5" w:rsidP="00155D37">
      <w:pPr>
        <w:spacing w:line="0" w:lineRule="atLeast"/>
        <w:rPr>
          <w:rFonts w:cs="Arial"/>
          <w:sz w:val="22"/>
        </w:rPr>
      </w:pPr>
      <w:r w:rsidRPr="001D66A5">
        <w:rPr>
          <w:rFonts w:cs="Arial"/>
          <w:sz w:val="22"/>
        </w:rPr>
        <w:t xml:space="preserve">Ponudnik ne sme spreminjati vsebine Predračuna. </w:t>
      </w:r>
      <w:r w:rsidR="001F425B" w:rsidRPr="001F425B">
        <w:rPr>
          <w:rFonts w:cs="Arial"/>
          <w:sz w:val="22"/>
        </w:rPr>
        <w:t>Na javnem odpiranju ponudb bo odprt dokument »Predračun«.</w:t>
      </w:r>
    </w:p>
    <w:p w14:paraId="2C1315A9" w14:textId="7332CC82" w:rsidR="006C6199" w:rsidRPr="006C6199" w:rsidRDefault="006C6199" w:rsidP="001F425B">
      <w:pPr>
        <w:rPr>
          <w:rFonts w:cs="Arial"/>
          <w:bCs/>
          <w:sz w:val="22"/>
        </w:rPr>
      </w:pPr>
    </w:p>
    <w:p w14:paraId="0758F59F" w14:textId="1A394836" w:rsidR="001F425B" w:rsidRPr="006C6199" w:rsidRDefault="001D66A5" w:rsidP="006C6199">
      <w:pPr>
        <w:autoSpaceDN w:val="0"/>
        <w:spacing w:line="0" w:lineRule="atLeast"/>
        <w:ind w:right="6"/>
        <w:textAlignment w:val="baseline"/>
        <w:rPr>
          <w:bCs/>
          <w:sz w:val="22"/>
        </w:rPr>
      </w:pPr>
      <w:r w:rsidRPr="006C6199">
        <w:rPr>
          <w:rFonts w:cs="Arial"/>
          <w:bCs/>
          <w:sz w:val="22"/>
          <w:lang w:eastAsia="zh-CN"/>
        </w:rPr>
        <w:t>Vnos ponudbenih vrednosti v informacijski sistem e-JN:</w:t>
      </w:r>
      <w:r w:rsidR="006C6199">
        <w:rPr>
          <w:rFonts w:cs="Arial"/>
          <w:bCs/>
          <w:sz w:val="22"/>
          <w:lang w:eastAsia="zh-CN"/>
        </w:rPr>
        <w:t xml:space="preserve"> </w:t>
      </w:r>
      <w:r w:rsidR="001F425B" w:rsidRPr="006C6199">
        <w:rPr>
          <w:rFonts w:cs="Arial"/>
          <w:bCs/>
          <w:sz w:val="22"/>
        </w:rPr>
        <w:t xml:space="preserve">Ponudnik v sistem e-JN v razdelek »Skupna ponudbena vrednost« v zato namenjen prostor vpiše skupno ponudbeno vrednost brez davka v EUR </w:t>
      </w:r>
      <w:r w:rsidR="00E15F88">
        <w:rPr>
          <w:rFonts w:cs="Arial"/>
          <w:bCs/>
          <w:sz w:val="22"/>
        </w:rPr>
        <w:t xml:space="preserve">ter </w:t>
      </w:r>
      <w:r w:rsidR="001F425B" w:rsidRPr="006C6199">
        <w:rPr>
          <w:rFonts w:cs="Arial"/>
          <w:bCs/>
          <w:sz w:val="22"/>
        </w:rPr>
        <w:t>vpiše znesek davka v EUR (22%). Znesek skupaj z davkom v EUR se izračuna samodejno.</w:t>
      </w:r>
    </w:p>
    <w:p w14:paraId="7B2E5079" w14:textId="52E0412F" w:rsidR="006374E6" w:rsidRPr="00A2234F" w:rsidRDefault="005027BF" w:rsidP="00373A0C">
      <w:pPr>
        <w:pStyle w:val="Naslov3"/>
        <w:ind w:left="641" w:hanging="641"/>
        <w:rPr>
          <w:rFonts w:ascii="Arial" w:hAnsi="Arial" w:cs="Arial"/>
          <w:i w:val="0"/>
          <w:iCs/>
          <w:sz w:val="22"/>
          <w:szCs w:val="22"/>
        </w:rPr>
      </w:pPr>
      <w:bookmarkStart w:id="185" w:name="_Toc173134926"/>
      <w:bookmarkStart w:id="186" w:name="_Hlk54082675"/>
      <w:bookmarkEnd w:id="176"/>
      <w:bookmarkEnd w:id="177"/>
      <w:r w:rsidRPr="00A2234F">
        <w:rPr>
          <w:rFonts w:ascii="Arial" w:hAnsi="Arial" w:cs="Arial"/>
          <w:i w:val="0"/>
          <w:iCs/>
          <w:sz w:val="22"/>
          <w:szCs w:val="22"/>
        </w:rPr>
        <w:t>Zavarovanje</w:t>
      </w:r>
      <w:r w:rsidR="006374E6" w:rsidRPr="00A2234F">
        <w:rPr>
          <w:rFonts w:ascii="Arial" w:hAnsi="Arial" w:cs="Arial"/>
          <w:i w:val="0"/>
          <w:iCs/>
          <w:sz w:val="22"/>
          <w:szCs w:val="22"/>
        </w:rPr>
        <w:t xml:space="preserve"> za dobro izvedbo pogodbenih obveznosti</w:t>
      </w:r>
      <w:bookmarkEnd w:id="185"/>
    </w:p>
    <w:p w14:paraId="6EAAD53B" w14:textId="2293F711" w:rsidR="00AB3289" w:rsidRPr="002940ED" w:rsidRDefault="52C531E8" w:rsidP="3E24C9AB">
      <w:pPr>
        <w:spacing w:line="0" w:lineRule="atLeast"/>
        <w:rPr>
          <w:rFonts w:cs="Arial"/>
          <w:sz w:val="22"/>
        </w:rPr>
      </w:pPr>
      <w:bookmarkStart w:id="187" w:name="_Hlk40421476"/>
      <w:bookmarkStart w:id="188" w:name="_Hlk66702416"/>
      <w:r w:rsidRPr="3E24C9AB">
        <w:rPr>
          <w:rFonts w:cs="Arial"/>
          <w:sz w:val="22"/>
        </w:rPr>
        <w:t xml:space="preserve">Izbrani ponudnik bo moral naročniku </w:t>
      </w:r>
      <w:r w:rsidRPr="3E24C9AB">
        <w:rPr>
          <w:rFonts w:cs="Arial"/>
          <w:sz w:val="22"/>
          <w:lang w:eastAsia="zh-CN"/>
        </w:rPr>
        <w:t xml:space="preserve">najkasneje </w:t>
      </w:r>
      <w:r w:rsidR="40EABC25" w:rsidRPr="3E24C9AB">
        <w:rPr>
          <w:rFonts w:cs="Arial"/>
          <w:sz w:val="22"/>
        </w:rPr>
        <w:t xml:space="preserve">v roku </w:t>
      </w:r>
      <w:r w:rsidR="41D0B99E" w:rsidRPr="3E24C9AB">
        <w:rPr>
          <w:rFonts w:cs="Arial"/>
          <w:sz w:val="22"/>
        </w:rPr>
        <w:t>10</w:t>
      </w:r>
      <w:r w:rsidR="40EABC25" w:rsidRPr="3E24C9AB">
        <w:rPr>
          <w:rFonts w:cs="Arial"/>
          <w:sz w:val="22"/>
        </w:rPr>
        <w:t xml:space="preserve"> (</w:t>
      </w:r>
      <w:r w:rsidR="41D0B99E" w:rsidRPr="3E24C9AB">
        <w:rPr>
          <w:rFonts w:cs="Arial"/>
          <w:sz w:val="22"/>
        </w:rPr>
        <w:t>desetih</w:t>
      </w:r>
      <w:r w:rsidR="40EABC25" w:rsidRPr="3E24C9AB">
        <w:rPr>
          <w:rFonts w:cs="Arial"/>
          <w:sz w:val="22"/>
        </w:rPr>
        <w:t xml:space="preserve">) delovnih dni </w:t>
      </w:r>
      <w:r w:rsidRPr="3E24C9AB">
        <w:rPr>
          <w:rFonts w:cs="Arial"/>
          <w:sz w:val="22"/>
          <w:lang w:eastAsia="zh-CN"/>
        </w:rPr>
        <w:t xml:space="preserve">po podpisu </w:t>
      </w:r>
      <w:r w:rsidR="41D0B99E" w:rsidRPr="3E24C9AB">
        <w:rPr>
          <w:rFonts w:cs="Arial"/>
          <w:sz w:val="22"/>
          <w:lang w:eastAsia="zh-CN"/>
        </w:rPr>
        <w:t>pogodbe</w:t>
      </w:r>
      <w:r w:rsidR="59161E18" w:rsidRPr="3E24C9AB">
        <w:rPr>
          <w:rFonts w:cs="Arial"/>
          <w:sz w:val="22"/>
          <w:lang w:eastAsia="zh-CN"/>
        </w:rPr>
        <w:t xml:space="preserve"> </w:t>
      </w:r>
      <w:r w:rsidRPr="3E24C9AB">
        <w:rPr>
          <w:rFonts w:cs="Arial"/>
          <w:sz w:val="22"/>
        </w:rPr>
        <w:t>predložiti finančno zavarovanje za dobro izvedbo pogodbenih obveznosti (bančna garancija, izdana s strani banke</w:t>
      </w:r>
      <w:r w:rsidR="17372089" w:rsidRPr="3E24C9AB">
        <w:rPr>
          <w:rFonts w:cs="Arial"/>
          <w:sz w:val="22"/>
        </w:rPr>
        <w:t>, ki ima sedež v RS</w:t>
      </w:r>
      <w:r w:rsidRPr="3E24C9AB">
        <w:rPr>
          <w:rFonts w:cs="Arial"/>
          <w:sz w:val="22"/>
        </w:rPr>
        <w:t>, ali kavcijsko zavarovanje, izdano s strani zavarovalnice</w:t>
      </w:r>
      <w:r w:rsidR="68BC18C1" w:rsidRPr="3E24C9AB">
        <w:rPr>
          <w:rFonts w:cs="Arial"/>
          <w:sz w:val="22"/>
        </w:rPr>
        <w:t>, ki ima sedež v RS</w:t>
      </w:r>
      <w:r w:rsidRPr="3E24C9AB">
        <w:rPr>
          <w:rFonts w:cs="Arial"/>
          <w:sz w:val="22"/>
        </w:rPr>
        <w:t xml:space="preserve">), in </w:t>
      </w:r>
      <w:r w:rsidRPr="3E24C9AB">
        <w:rPr>
          <w:rFonts w:cs="Arial"/>
          <w:kern w:val="3"/>
          <w:sz w:val="22"/>
          <w:lang w:eastAsia="zh-CN"/>
        </w:rPr>
        <w:t xml:space="preserve">sicer </w:t>
      </w:r>
      <w:r w:rsidRPr="3E24C9AB">
        <w:rPr>
          <w:rFonts w:cs="Arial"/>
          <w:b/>
          <w:bCs/>
          <w:kern w:val="3"/>
          <w:sz w:val="22"/>
          <w:lang w:eastAsia="zh-CN"/>
        </w:rPr>
        <w:t xml:space="preserve">v </w:t>
      </w:r>
      <w:r w:rsidRPr="3E24C9AB">
        <w:rPr>
          <w:rFonts w:cs="Arial"/>
          <w:b/>
          <w:bCs/>
          <w:sz w:val="22"/>
        </w:rPr>
        <w:t>višini</w:t>
      </w:r>
      <w:r w:rsidR="1A3AE5F3" w:rsidRPr="3E24C9AB">
        <w:rPr>
          <w:rFonts w:cs="Arial"/>
          <w:b/>
          <w:bCs/>
          <w:sz w:val="22"/>
        </w:rPr>
        <w:t xml:space="preserve"> 10 % (</w:t>
      </w:r>
      <w:r w:rsidRPr="3E24C9AB">
        <w:rPr>
          <w:rFonts w:cs="Arial"/>
          <w:b/>
          <w:bCs/>
          <w:sz w:val="22"/>
        </w:rPr>
        <w:t>deset</w:t>
      </w:r>
      <w:r w:rsidR="2CD28577" w:rsidRPr="3E24C9AB">
        <w:rPr>
          <w:rFonts w:cs="Arial"/>
          <w:b/>
          <w:bCs/>
          <w:sz w:val="22"/>
        </w:rPr>
        <w:t xml:space="preserve"> odstotkov</w:t>
      </w:r>
      <w:r w:rsidR="1A3AE5F3" w:rsidRPr="3E24C9AB">
        <w:rPr>
          <w:rFonts w:cs="Arial"/>
          <w:b/>
          <w:bCs/>
          <w:sz w:val="22"/>
        </w:rPr>
        <w:t>)</w:t>
      </w:r>
      <w:r w:rsidRPr="3E24C9AB">
        <w:rPr>
          <w:rFonts w:cs="Arial"/>
          <w:b/>
          <w:bCs/>
          <w:sz w:val="22"/>
        </w:rPr>
        <w:t xml:space="preserve"> od</w:t>
      </w:r>
      <w:r w:rsidR="00B5331E">
        <w:rPr>
          <w:rFonts w:cs="Arial"/>
          <w:b/>
          <w:bCs/>
          <w:sz w:val="22"/>
        </w:rPr>
        <w:t xml:space="preserve"> pogodbene v</w:t>
      </w:r>
      <w:r w:rsidR="40EABC25" w:rsidRPr="3E24C9AB">
        <w:rPr>
          <w:rFonts w:cs="Arial"/>
          <w:b/>
          <w:bCs/>
          <w:sz w:val="22"/>
          <w:lang w:eastAsia="zh-CN"/>
        </w:rPr>
        <w:t>rednosti</w:t>
      </w:r>
      <w:r w:rsidR="00B5331E">
        <w:rPr>
          <w:rFonts w:cs="Arial"/>
          <w:b/>
          <w:bCs/>
          <w:sz w:val="22"/>
          <w:lang w:eastAsia="zh-CN"/>
        </w:rPr>
        <w:t xml:space="preserve"> </w:t>
      </w:r>
      <w:r w:rsidR="40EABC25" w:rsidRPr="3E24C9AB">
        <w:rPr>
          <w:rFonts w:cs="Arial"/>
          <w:b/>
          <w:bCs/>
          <w:sz w:val="22"/>
          <w:lang w:eastAsia="zh-CN"/>
        </w:rPr>
        <w:t xml:space="preserve">v EUR z DDV. </w:t>
      </w:r>
      <w:r w:rsidRPr="3E24C9AB">
        <w:rPr>
          <w:rFonts w:cs="Arial"/>
          <w:sz w:val="22"/>
        </w:rPr>
        <w:t xml:space="preserve">Rok veljavnosti zavarovanja za dobro izvedbo pogodbenih obveznosti je še </w:t>
      </w:r>
      <w:r w:rsidR="00B5331E">
        <w:rPr>
          <w:rFonts w:cs="Arial"/>
          <w:sz w:val="22"/>
        </w:rPr>
        <w:t>9</w:t>
      </w:r>
      <w:r w:rsidR="4A456E48" w:rsidRPr="3E24C9AB">
        <w:rPr>
          <w:rFonts w:cs="Arial"/>
          <w:sz w:val="22"/>
        </w:rPr>
        <w:t>0</w:t>
      </w:r>
      <w:r w:rsidRPr="3E24C9AB">
        <w:rPr>
          <w:rFonts w:cs="Arial"/>
          <w:sz w:val="22"/>
        </w:rPr>
        <w:t xml:space="preserve"> (</w:t>
      </w:r>
      <w:r w:rsidR="00B5331E">
        <w:rPr>
          <w:rFonts w:cs="Arial"/>
          <w:sz w:val="22"/>
        </w:rPr>
        <w:t>devetdeset</w:t>
      </w:r>
      <w:r w:rsidRPr="3E24C9AB">
        <w:rPr>
          <w:rFonts w:cs="Arial"/>
          <w:sz w:val="22"/>
        </w:rPr>
        <w:t>)</w:t>
      </w:r>
      <w:r w:rsidR="4A456E48" w:rsidRPr="3E24C9AB">
        <w:rPr>
          <w:rFonts w:cs="Arial"/>
          <w:sz w:val="22"/>
        </w:rPr>
        <w:t xml:space="preserve"> dni </w:t>
      </w:r>
      <w:r w:rsidRPr="3E24C9AB">
        <w:rPr>
          <w:rFonts w:cs="Arial"/>
          <w:sz w:val="22"/>
        </w:rPr>
        <w:t>po preteku veljavnosti</w:t>
      </w:r>
      <w:r w:rsidR="4A456E48" w:rsidRPr="3E24C9AB">
        <w:rPr>
          <w:rFonts w:cs="Arial"/>
          <w:sz w:val="22"/>
        </w:rPr>
        <w:t xml:space="preserve"> </w:t>
      </w:r>
      <w:r w:rsidR="41D0B99E" w:rsidRPr="3E24C9AB">
        <w:rPr>
          <w:rFonts w:cs="Arial"/>
          <w:sz w:val="22"/>
        </w:rPr>
        <w:t>pogodbe</w:t>
      </w:r>
      <w:r w:rsidR="4A456E48" w:rsidRPr="3E24C9AB">
        <w:rPr>
          <w:rFonts w:cs="Arial"/>
          <w:sz w:val="22"/>
        </w:rPr>
        <w:t xml:space="preserve">. </w:t>
      </w:r>
      <w:r w:rsidRPr="3E24C9AB">
        <w:rPr>
          <w:rFonts w:cs="Arial"/>
          <w:sz w:val="22"/>
        </w:rPr>
        <w:t xml:space="preserve">Finančno zavarovanje mora biti brezpogojno in plačljivo na prvi poziv. </w:t>
      </w:r>
    </w:p>
    <w:p w14:paraId="2AC3363D" w14:textId="77777777" w:rsidR="00AB3289" w:rsidRPr="002940ED" w:rsidRDefault="00AB3289" w:rsidP="00AB3289">
      <w:pPr>
        <w:spacing w:line="0" w:lineRule="atLeast"/>
        <w:rPr>
          <w:rFonts w:cs="Arial"/>
          <w:sz w:val="22"/>
        </w:rPr>
      </w:pPr>
    </w:p>
    <w:p w14:paraId="19ADEB7A" w14:textId="4B5932DA" w:rsidR="0039029B" w:rsidRDefault="0039029B" w:rsidP="0039029B">
      <w:pPr>
        <w:spacing w:line="0" w:lineRule="atLeast"/>
        <w:rPr>
          <w:rFonts w:cs="Arial"/>
          <w:sz w:val="22"/>
        </w:rPr>
      </w:pPr>
      <w:bookmarkStart w:id="189" w:name="_Hlk528150210"/>
      <w:bookmarkEnd w:id="187"/>
      <w:r w:rsidRPr="002940ED">
        <w:rPr>
          <w:rFonts w:cs="Arial"/>
          <w:sz w:val="22"/>
        </w:rPr>
        <w:t>Naročnik bo unovčil zavarovanje</w:t>
      </w:r>
      <w:r w:rsidRPr="00A2234F">
        <w:rPr>
          <w:rFonts w:cs="Arial"/>
          <w:sz w:val="22"/>
        </w:rPr>
        <w:t xml:space="preserve"> za dobro izvedbo obveznosti po</w:t>
      </w:r>
      <w:r w:rsidR="005F29EE">
        <w:rPr>
          <w:rFonts w:cs="Arial"/>
          <w:sz w:val="22"/>
        </w:rPr>
        <w:t xml:space="preserve"> </w:t>
      </w:r>
      <w:r w:rsidR="009065B6">
        <w:rPr>
          <w:rFonts w:cs="Arial"/>
          <w:sz w:val="22"/>
        </w:rPr>
        <w:t>pogodbi</w:t>
      </w:r>
      <w:r w:rsidR="005F29EE">
        <w:rPr>
          <w:rFonts w:cs="Arial"/>
          <w:sz w:val="22"/>
        </w:rPr>
        <w:t xml:space="preserve"> </w:t>
      </w:r>
      <w:r w:rsidRPr="00A2234F">
        <w:rPr>
          <w:rFonts w:cs="Arial"/>
          <w:sz w:val="22"/>
        </w:rPr>
        <w:t>v primeru:</w:t>
      </w:r>
    </w:p>
    <w:p w14:paraId="61F30EEC" w14:textId="77777777" w:rsidR="00E15F88" w:rsidRPr="00A2234F" w:rsidRDefault="00E15F88" w:rsidP="0039029B">
      <w:pPr>
        <w:spacing w:line="0" w:lineRule="atLeast"/>
        <w:rPr>
          <w:rFonts w:cs="Arial"/>
          <w:sz w:val="22"/>
        </w:rPr>
      </w:pPr>
    </w:p>
    <w:p w14:paraId="402F6390" w14:textId="449055D1" w:rsidR="0039029B" w:rsidRPr="00A2234F" w:rsidRDefault="0039029B" w:rsidP="0039029B">
      <w:pPr>
        <w:spacing w:line="0" w:lineRule="atLeast"/>
        <w:rPr>
          <w:rFonts w:cs="Arial"/>
          <w:sz w:val="22"/>
        </w:rPr>
      </w:pPr>
      <w:r w:rsidRPr="00A2234F">
        <w:rPr>
          <w:rFonts w:cs="Arial"/>
          <w:sz w:val="22"/>
        </w:rPr>
        <w:t xml:space="preserve">1. če izbrani ponudnik ne bo začel izvajati svojih obveznosti v skladu z določili </w:t>
      </w:r>
      <w:r w:rsidR="009065B6">
        <w:rPr>
          <w:rFonts w:cs="Arial"/>
          <w:sz w:val="22"/>
        </w:rPr>
        <w:t>pogodbe</w:t>
      </w:r>
      <w:r w:rsidR="00E17A9D">
        <w:rPr>
          <w:rFonts w:cs="Arial"/>
          <w:sz w:val="22"/>
        </w:rPr>
        <w:t xml:space="preserve"> </w:t>
      </w:r>
      <w:r w:rsidRPr="00A2234F">
        <w:rPr>
          <w:rFonts w:cs="Arial"/>
          <w:sz w:val="22"/>
        </w:rPr>
        <w:t>ali</w:t>
      </w:r>
    </w:p>
    <w:p w14:paraId="750B66A6" w14:textId="703903D9" w:rsidR="0039029B" w:rsidRPr="00A2234F" w:rsidRDefault="0039029B" w:rsidP="0039029B">
      <w:pPr>
        <w:spacing w:line="0" w:lineRule="atLeast"/>
        <w:rPr>
          <w:rFonts w:cs="Arial"/>
          <w:sz w:val="22"/>
        </w:rPr>
      </w:pPr>
      <w:r w:rsidRPr="00A2234F">
        <w:rPr>
          <w:rFonts w:cs="Arial"/>
          <w:sz w:val="22"/>
        </w:rPr>
        <w:t>2. če izbrani ponudnik ne bo pravočasno izpolnil svojih obveznosti v skladu z določili</w:t>
      </w:r>
      <w:r w:rsidR="00E17A9D">
        <w:rPr>
          <w:rFonts w:cs="Arial"/>
          <w:sz w:val="22"/>
        </w:rPr>
        <w:t xml:space="preserve"> </w:t>
      </w:r>
      <w:r w:rsidR="009065B6">
        <w:rPr>
          <w:rFonts w:cs="Arial"/>
          <w:sz w:val="22"/>
        </w:rPr>
        <w:t xml:space="preserve">pogodbe </w:t>
      </w:r>
      <w:r w:rsidRPr="00A2234F">
        <w:rPr>
          <w:rFonts w:cs="Arial"/>
          <w:sz w:val="22"/>
        </w:rPr>
        <w:t>ali</w:t>
      </w:r>
    </w:p>
    <w:p w14:paraId="516DD841" w14:textId="56557C44" w:rsidR="0039029B" w:rsidRPr="00A2234F" w:rsidRDefault="0039029B" w:rsidP="0039029B">
      <w:pPr>
        <w:spacing w:line="0" w:lineRule="atLeast"/>
        <w:rPr>
          <w:rFonts w:cs="Arial"/>
          <w:sz w:val="22"/>
        </w:rPr>
      </w:pPr>
      <w:r w:rsidRPr="00A2234F">
        <w:rPr>
          <w:rFonts w:cs="Arial"/>
          <w:sz w:val="22"/>
        </w:rPr>
        <w:t xml:space="preserve">3. če izbrani ponudnik ne bo pravilno izpolnil svojih obveznosti v skladu z določili </w:t>
      </w:r>
      <w:r w:rsidR="009065B6">
        <w:rPr>
          <w:rFonts w:cs="Arial"/>
          <w:sz w:val="22"/>
        </w:rPr>
        <w:t xml:space="preserve">pogodbe </w:t>
      </w:r>
      <w:r w:rsidRPr="00A2234F">
        <w:rPr>
          <w:rFonts w:cs="Arial"/>
          <w:sz w:val="22"/>
        </w:rPr>
        <w:t>ali</w:t>
      </w:r>
    </w:p>
    <w:p w14:paraId="7E0E0974" w14:textId="288D0DDA" w:rsidR="0039029B" w:rsidRPr="00A2234F" w:rsidRDefault="0039029B" w:rsidP="0039029B">
      <w:pPr>
        <w:spacing w:line="0" w:lineRule="atLeast"/>
        <w:rPr>
          <w:rFonts w:cs="Arial"/>
          <w:sz w:val="22"/>
        </w:rPr>
      </w:pPr>
      <w:r w:rsidRPr="00A2234F">
        <w:rPr>
          <w:rFonts w:cs="Arial"/>
          <w:sz w:val="22"/>
        </w:rPr>
        <w:t xml:space="preserve">4. če bo izbrani ponudnik prenehal izpolnjevati svoje obveznosti v skladu z določili </w:t>
      </w:r>
      <w:r w:rsidR="009065B6">
        <w:rPr>
          <w:rFonts w:cs="Arial"/>
          <w:sz w:val="22"/>
        </w:rPr>
        <w:t>pogodbe</w:t>
      </w:r>
      <w:r w:rsidRPr="00A2234F">
        <w:rPr>
          <w:rFonts w:cs="Arial"/>
          <w:sz w:val="22"/>
        </w:rPr>
        <w:t>.</w:t>
      </w:r>
    </w:p>
    <w:p w14:paraId="7B8DB128" w14:textId="77777777" w:rsidR="0039029B" w:rsidRPr="00A2234F" w:rsidRDefault="0039029B" w:rsidP="0039029B">
      <w:pPr>
        <w:spacing w:line="0" w:lineRule="atLeast"/>
        <w:rPr>
          <w:rFonts w:cs="Arial"/>
          <w:sz w:val="22"/>
        </w:rPr>
      </w:pPr>
    </w:p>
    <w:p w14:paraId="47B2DA64" w14:textId="2756EABF" w:rsidR="007938E6" w:rsidRPr="007938E6" w:rsidRDefault="007938E6" w:rsidP="007938E6">
      <w:pPr>
        <w:spacing w:line="0" w:lineRule="atLeast"/>
        <w:rPr>
          <w:rFonts w:cs="Arial"/>
          <w:sz w:val="22"/>
        </w:rPr>
      </w:pPr>
      <w:r w:rsidRPr="007938E6">
        <w:rPr>
          <w:rFonts w:cs="Arial"/>
          <w:sz w:val="22"/>
        </w:rPr>
        <w:t xml:space="preserve">Če se bodo med trajanjem </w:t>
      </w:r>
      <w:r w:rsidR="009065B6">
        <w:rPr>
          <w:rFonts w:cs="Arial"/>
          <w:sz w:val="22"/>
        </w:rPr>
        <w:t>pogodbe</w:t>
      </w:r>
      <w:r w:rsidRPr="007938E6">
        <w:rPr>
          <w:rFonts w:cs="Arial"/>
          <w:sz w:val="22"/>
        </w:rPr>
        <w:t xml:space="preserve"> spremenili roki za izvedbo posla oz. bodo nastale druge okoliščine, ki bodo vplivale na dobro izvedbo obveznosti, bo moral izbrani ponudnik</w:t>
      </w:r>
      <w:r w:rsidR="00B5331E">
        <w:rPr>
          <w:rFonts w:cs="Arial"/>
          <w:sz w:val="22"/>
        </w:rPr>
        <w:t xml:space="preserve"> </w:t>
      </w:r>
      <w:r w:rsidRPr="007938E6">
        <w:rPr>
          <w:rFonts w:cs="Arial"/>
          <w:sz w:val="22"/>
        </w:rPr>
        <w:t>temu ustrezno spremeniti tudi zavarovanje oziroma podaljšati njeno veljavnost.</w:t>
      </w:r>
    </w:p>
    <w:bookmarkEnd w:id="189"/>
    <w:p w14:paraId="5F9D6021" w14:textId="6EE429C4" w:rsidR="0039029B" w:rsidRPr="007938E6" w:rsidRDefault="0039029B" w:rsidP="007938E6">
      <w:pPr>
        <w:spacing w:line="0" w:lineRule="atLeast"/>
        <w:rPr>
          <w:rFonts w:cs="Arial"/>
          <w:sz w:val="22"/>
        </w:rPr>
      </w:pPr>
    </w:p>
    <w:p w14:paraId="457C5764" w14:textId="77777777" w:rsidR="00B5331E" w:rsidRDefault="00C61380" w:rsidP="00C61380">
      <w:pPr>
        <w:spacing w:after="200" w:line="0" w:lineRule="atLeast"/>
        <w:rPr>
          <w:rFonts w:cs="Arial"/>
          <w:sz w:val="22"/>
        </w:rPr>
      </w:pPr>
      <w:bookmarkStart w:id="190" w:name="_Toc467501200"/>
      <w:bookmarkStart w:id="191" w:name="_Toc467501201"/>
      <w:bookmarkStart w:id="192" w:name="_Toc509692067"/>
      <w:bookmarkStart w:id="193" w:name="_Toc509692069"/>
      <w:bookmarkStart w:id="194" w:name="_Hlk66702569"/>
      <w:bookmarkEnd w:id="186"/>
      <w:bookmarkEnd w:id="188"/>
      <w:bookmarkEnd w:id="190"/>
      <w:bookmarkEnd w:id="191"/>
      <w:bookmarkEnd w:id="192"/>
      <w:bookmarkEnd w:id="193"/>
      <w:r w:rsidRPr="009D5F77">
        <w:rPr>
          <w:rFonts w:cs="Arial"/>
          <w:sz w:val="22"/>
        </w:rPr>
        <w:t xml:space="preserve">Naročnik bo unovčil zavarovanje za dobro izvedbo obveznosti v </w:t>
      </w:r>
      <w:r w:rsidRPr="00C61380">
        <w:rPr>
          <w:rFonts w:cs="Arial"/>
          <w:sz w:val="22"/>
        </w:rPr>
        <w:t xml:space="preserve">višini, kot mu bo nastala terjatev, škoda ali pogodbena kazen, torej lahko tudi le v delnem znesku, in sicer v primeru neizpolnjevanja ali kršenja pogodbenih obveznosti. </w:t>
      </w:r>
      <w:bookmarkEnd w:id="194"/>
    </w:p>
    <w:p w14:paraId="227488F9" w14:textId="2C1CDA30" w:rsidR="00C61380" w:rsidRPr="00C61380" w:rsidRDefault="00C61380" w:rsidP="00C61380">
      <w:pPr>
        <w:spacing w:after="200" w:line="0" w:lineRule="atLeast"/>
        <w:rPr>
          <w:rFonts w:cs="Arial"/>
          <w:sz w:val="22"/>
        </w:rPr>
      </w:pPr>
      <w:r w:rsidRPr="00C61380">
        <w:rPr>
          <w:rFonts w:cs="Arial"/>
          <w:sz w:val="22"/>
        </w:rPr>
        <w:t>V kolikor bo naročnik unovčil zavarovanje za dobro izvedbo pogodbenih obveznosti, bo moral iz</w:t>
      </w:r>
      <w:r w:rsidR="00B5331E">
        <w:rPr>
          <w:rFonts w:cs="Arial"/>
          <w:sz w:val="22"/>
        </w:rPr>
        <w:t xml:space="preserve">brani </w:t>
      </w:r>
      <w:proofErr w:type="spellStart"/>
      <w:r w:rsidR="00B5331E">
        <w:rPr>
          <w:rFonts w:cs="Arial"/>
          <w:sz w:val="22"/>
        </w:rPr>
        <w:t>pondunik</w:t>
      </w:r>
      <w:proofErr w:type="spellEnd"/>
      <w:r w:rsidR="00B5331E">
        <w:rPr>
          <w:rFonts w:cs="Arial"/>
          <w:sz w:val="22"/>
        </w:rPr>
        <w:t xml:space="preserve"> </w:t>
      </w:r>
      <w:r w:rsidRPr="00C61380">
        <w:rPr>
          <w:rFonts w:cs="Arial"/>
          <w:sz w:val="22"/>
        </w:rPr>
        <w:t xml:space="preserve">najkasneje v roku </w:t>
      </w:r>
      <w:r w:rsidR="00B5331E">
        <w:rPr>
          <w:rFonts w:cs="Arial"/>
          <w:sz w:val="22"/>
        </w:rPr>
        <w:t xml:space="preserve">deset </w:t>
      </w:r>
      <w:r w:rsidRPr="00C61380">
        <w:rPr>
          <w:rFonts w:cs="Arial"/>
          <w:sz w:val="22"/>
        </w:rPr>
        <w:t>(</w:t>
      </w:r>
      <w:r w:rsidR="00B5331E">
        <w:rPr>
          <w:rFonts w:cs="Arial"/>
          <w:sz w:val="22"/>
        </w:rPr>
        <w:t>10</w:t>
      </w:r>
      <w:r w:rsidRPr="00C61380">
        <w:rPr>
          <w:rFonts w:cs="Arial"/>
          <w:sz w:val="22"/>
        </w:rPr>
        <w:t>)</w:t>
      </w:r>
      <w:r w:rsidR="00B5331E">
        <w:rPr>
          <w:rFonts w:cs="Arial"/>
          <w:sz w:val="22"/>
        </w:rPr>
        <w:t xml:space="preserve"> </w:t>
      </w:r>
      <w:r w:rsidRPr="00C61380">
        <w:rPr>
          <w:rFonts w:cs="Arial"/>
          <w:sz w:val="22"/>
        </w:rPr>
        <w:t>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w:t>
      </w:r>
    </w:p>
    <w:p w14:paraId="175D0899" w14:textId="4EBB8543" w:rsidR="002C427C" w:rsidRPr="00A2234F" w:rsidRDefault="001125DE" w:rsidP="002C427C">
      <w:pPr>
        <w:pStyle w:val="Naslov2"/>
        <w:rPr>
          <w:rFonts w:cs="Arial"/>
          <w:sz w:val="22"/>
          <w:szCs w:val="22"/>
        </w:rPr>
      </w:pPr>
      <w:bookmarkStart w:id="195" w:name="_Toc173134927"/>
      <w:r w:rsidRPr="00A2234F">
        <w:rPr>
          <w:rFonts w:cs="Arial"/>
          <w:sz w:val="22"/>
          <w:szCs w:val="22"/>
        </w:rPr>
        <w:t>Druga določila za pripravo ponudbe</w:t>
      </w:r>
      <w:bookmarkEnd w:id="195"/>
    </w:p>
    <w:p w14:paraId="008BEA12" w14:textId="77777777" w:rsidR="00C67B91" w:rsidRPr="00A2234F" w:rsidRDefault="00C67B91" w:rsidP="002460DE">
      <w:pPr>
        <w:rPr>
          <w:rFonts w:cs="Arial"/>
          <w:sz w:val="22"/>
        </w:rPr>
      </w:pPr>
    </w:p>
    <w:p w14:paraId="6DA80A72" w14:textId="0A2F40F8" w:rsidR="002460DE" w:rsidRPr="00A2234F" w:rsidRDefault="002460DE" w:rsidP="00652D53">
      <w:pPr>
        <w:spacing w:line="0" w:lineRule="atLeast"/>
        <w:rPr>
          <w:rFonts w:eastAsia="Times New Roman" w:cs="Arial"/>
          <w:b/>
          <w:bCs/>
          <w:sz w:val="22"/>
        </w:rPr>
      </w:pPr>
      <w:bookmarkStart w:id="196" w:name="_Hlk42449074"/>
      <w:r w:rsidRPr="00A2234F">
        <w:rPr>
          <w:rFonts w:eastAsia="Times New Roman" w:cs="Arial"/>
          <w:b/>
          <w:bCs/>
          <w:sz w:val="22"/>
        </w:rPr>
        <w:t>Način nastopanja istega gospodarskega subjekta</w:t>
      </w:r>
    </w:p>
    <w:bookmarkEnd w:id="196"/>
    <w:p w14:paraId="6189BDC0" w14:textId="698B73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eastAsia="Times New Roman" w:cs="Arial"/>
          <w:bCs/>
          <w:sz w:val="22"/>
        </w:rPr>
        <w:t xml:space="preserve">Naročnik </w:t>
      </w:r>
      <w:r w:rsidRPr="00A2234F">
        <w:rPr>
          <w:rFonts w:cs="Arial"/>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w:t>
      </w:r>
      <w:r w:rsidRPr="00A2234F">
        <w:rPr>
          <w:rFonts w:cs="Arial"/>
          <w:sz w:val="22"/>
        </w:rPr>
        <w:lastRenderedPageBreak/>
        <w:t xml:space="preserve">isti gospodarski subjekt predložil več kot eno ponudbo, v kateri bo nastopal v isti vlogi, bodo vse ponudbe tega gospodarskega subjekta izločene iz postopka oddaje javnega naročila. </w:t>
      </w:r>
    </w:p>
    <w:p w14:paraId="3869F6B3" w14:textId="5E288FDD" w:rsidR="002460DE" w:rsidRPr="00A2234F" w:rsidRDefault="002460DE" w:rsidP="00652D53">
      <w:pPr>
        <w:autoSpaceDN w:val="0"/>
        <w:spacing w:before="100" w:beforeAutospacing="1" w:after="100" w:afterAutospacing="1" w:line="0" w:lineRule="atLeast"/>
        <w:ind w:right="6"/>
        <w:textAlignment w:val="baseline"/>
        <w:rPr>
          <w:rFonts w:cs="Arial"/>
          <w:sz w:val="22"/>
        </w:rPr>
      </w:pPr>
      <w:r w:rsidRPr="00A2234F">
        <w:rPr>
          <w:rFonts w:cs="Arial"/>
          <w:sz w:val="22"/>
        </w:rPr>
        <w:t>Gospodarski subjekt lahko kot podizvajalec nastopa v ponudbah različnih ponudnikov.</w:t>
      </w:r>
    </w:p>
    <w:p w14:paraId="671F9592" w14:textId="77777777" w:rsidR="002C427C" w:rsidRPr="00A2234F" w:rsidRDefault="002C427C" w:rsidP="00C46F6C">
      <w:pPr>
        <w:pStyle w:val="Naslov3"/>
        <w:ind w:left="641" w:hanging="641"/>
        <w:rPr>
          <w:rFonts w:ascii="Arial" w:hAnsi="Arial" w:cs="Arial"/>
          <w:i w:val="0"/>
          <w:iCs/>
          <w:sz w:val="22"/>
          <w:szCs w:val="22"/>
        </w:rPr>
      </w:pPr>
      <w:bookmarkStart w:id="197" w:name="_Toc336851754"/>
      <w:bookmarkStart w:id="198" w:name="_Toc336851802"/>
      <w:bookmarkStart w:id="199" w:name="_Toc173134928"/>
      <w:r w:rsidRPr="00A2234F">
        <w:rPr>
          <w:rFonts w:ascii="Arial" w:hAnsi="Arial" w:cs="Arial"/>
          <w:i w:val="0"/>
          <w:iCs/>
          <w:sz w:val="22"/>
          <w:szCs w:val="22"/>
        </w:rPr>
        <w:t>Skupna ponudba</w:t>
      </w:r>
      <w:bookmarkEnd w:id="197"/>
      <w:bookmarkEnd w:id="198"/>
      <w:bookmarkEnd w:id="199"/>
    </w:p>
    <w:p w14:paraId="41B9E086" w14:textId="4659332B" w:rsidR="002C427C" w:rsidRPr="00A2234F" w:rsidRDefault="002C427C" w:rsidP="00C258D1">
      <w:pPr>
        <w:spacing w:line="0" w:lineRule="atLeast"/>
        <w:rPr>
          <w:rFonts w:cs="Arial"/>
          <w:sz w:val="22"/>
        </w:rPr>
      </w:pPr>
      <w:r w:rsidRPr="00A2234F">
        <w:rPr>
          <w:rFonts w:cs="Arial"/>
          <w:sz w:val="22"/>
        </w:rPr>
        <w:t xml:space="preserve">V primeru, da skupina </w:t>
      </w:r>
      <w:r w:rsidR="00097A70" w:rsidRPr="00A2234F">
        <w:rPr>
          <w:rFonts w:cs="Arial"/>
          <w:sz w:val="22"/>
        </w:rPr>
        <w:t xml:space="preserve">ponudnikov </w:t>
      </w:r>
      <w:r w:rsidRPr="00A2234F">
        <w:rPr>
          <w:rFonts w:cs="Arial"/>
          <w:sz w:val="22"/>
        </w:rPr>
        <w:t xml:space="preserve">predloži skupno ponudbo, </w:t>
      </w:r>
      <w:r w:rsidR="007D2638" w:rsidRPr="00A2234F">
        <w:rPr>
          <w:rFonts w:cs="Arial"/>
          <w:sz w:val="22"/>
        </w:rPr>
        <w:t>mora vsak od p</w:t>
      </w:r>
      <w:r w:rsidRPr="00A2234F">
        <w:rPr>
          <w:rFonts w:cs="Arial"/>
          <w:sz w:val="22"/>
        </w:rPr>
        <w:t>onudnik</w:t>
      </w:r>
      <w:r w:rsidR="007D2638" w:rsidRPr="00A2234F">
        <w:rPr>
          <w:rFonts w:cs="Arial"/>
          <w:sz w:val="22"/>
        </w:rPr>
        <w:t>ov</w:t>
      </w:r>
      <w:r w:rsidR="007B4382" w:rsidRPr="00A2234F">
        <w:rPr>
          <w:rFonts w:cs="Arial"/>
          <w:sz w:val="22"/>
        </w:rPr>
        <w:t xml:space="preserve"> </w:t>
      </w:r>
      <w:r w:rsidR="007D2638" w:rsidRPr="00A2234F">
        <w:rPr>
          <w:rFonts w:cs="Arial"/>
          <w:sz w:val="22"/>
        </w:rPr>
        <w:t>izpolnjevati</w:t>
      </w:r>
      <w:r w:rsidRPr="00A2234F">
        <w:rPr>
          <w:rFonts w:cs="Arial"/>
          <w:sz w:val="22"/>
        </w:rPr>
        <w:t xml:space="preserve"> vse pogoje</w:t>
      </w:r>
      <w:r w:rsidR="001C6056" w:rsidRPr="00A2234F">
        <w:rPr>
          <w:rFonts w:cs="Arial"/>
          <w:sz w:val="22"/>
        </w:rPr>
        <w:t xml:space="preserve">, določene v </w:t>
      </w:r>
      <w:r w:rsidR="001C6056" w:rsidRPr="00356DF9">
        <w:rPr>
          <w:rFonts w:cs="Arial"/>
          <w:sz w:val="22"/>
        </w:rPr>
        <w:t>točkah</w:t>
      </w:r>
      <w:r w:rsidR="00FE70EE" w:rsidRPr="00356DF9">
        <w:rPr>
          <w:rFonts w:cs="Arial"/>
          <w:sz w:val="22"/>
        </w:rPr>
        <w:t xml:space="preserve"> </w:t>
      </w:r>
      <w:r w:rsidR="007B4382" w:rsidRPr="00435CCD">
        <w:rPr>
          <w:rFonts w:cs="Arial"/>
          <w:sz w:val="22"/>
        </w:rPr>
        <w:t>8.</w:t>
      </w:r>
      <w:r w:rsidR="00435CCD" w:rsidRPr="00435CCD">
        <w:rPr>
          <w:rFonts w:cs="Arial"/>
          <w:sz w:val="22"/>
        </w:rPr>
        <w:t>3</w:t>
      </w:r>
      <w:r w:rsidR="006F246F" w:rsidRPr="00435CCD">
        <w:rPr>
          <w:rFonts w:cs="Arial"/>
          <w:sz w:val="22"/>
        </w:rPr>
        <w:t>, 8.</w:t>
      </w:r>
      <w:r w:rsidR="00435CCD" w:rsidRPr="00435CCD">
        <w:rPr>
          <w:rFonts w:cs="Arial"/>
          <w:sz w:val="22"/>
        </w:rPr>
        <w:t xml:space="preserve">4 ter </w:t>
      </w:r>
      <w:r w:rsidR="0048224B" w:rsidRPr="00435CCD">
        <w:rPr>
          <w:rFonts w:cs="Arial"/>
          <w:sz w:val="22"/>
        </w:rPr>
        <w:t>8.</w:t>
      </w:r>
      <w:r w:rsidR="00435CCD" w:rsidRPr="00435CCD">
        <w:rPr>
          <w:rFonts w:cs="Arial"/>
          <w:sz w:val="22"/>
        </w:rPr>
        <w:t>6</w:t>
      </w:r>
      <w:r w:rsidR="00435CCD" w:rsidRPr="00473A69">
        <w:rPr>
          <w:rFonts w:cs="Arial"/>
          <w:sz w:val="22"/>
        </w:rPr>
        <w:t xml:space="preserve">, pogoj pod točko 8.5 pa v primeru, če so dobavitelj ponujenih vozil. </w:t>
      </w:r>
      <w:r w:rsidR="00A0456C" w:rsidRPr="00473A69">
        <w:rPr>
          <w:rFonts w:cs="Arial"/>
          <w:sz w:val="22"/>
        </w:rPr>
        <w:t>Vsi ponudniki v skupni po</w:t>
      </w:r>
      <w:r w:rsidR="00A0456C" w:rsidRPr="00A2234F">
        <w:rPr>
          <w:rFonts w:cs="Arial"/>
          <w:sz w:val="22"/>
        </w:rPr>
        <w:t>nudbi morajo podati dokumente, ki se nanašajo na dokazovanje navedenih pogojev</w:t>
      </w:r>
      <w:r w:rsidR="007B4382" w:rsidRPr="00A2234F">
        <w:rPr>
          <w:rFonts w:cs="Arial"/>
          <w:sz w:val="22"/>
        </w:rPr>
        <w:t>.</w:t>
      </w:r>
    </w:p>
    <w:p w14:paraId="6584BB90" w14:textId="77777777" w:rsidR="003D588D" w:rsidRPr="00A2234F" w:rsidRDefault="003D588D" w:rsidP="00C258D1">
      <w:pPr>
        <w:spacing w:line="0" w:lineRule="atLeast"/>
        <w:rPr>
          <w:rFonts w:cs="Arial"/>
          <w:sz w:val="22"/>
        </w:rPr>
      </w:pPr>
    </w:p>
    <w:p w14:paraId="3E2F9B27" w14:textId="5EE37F61" w:rsidR="00A23736" w:rsidRPr="00A2234F" w:rsidRDefault="00D432DE" w:rsidP="00C258D1">
      <w:pPr>
        <w:pStyle w:val="Pripombabesedilo"/>
        <w:spacing w:line="0" w:lineRule="atLeast"/>
        <w:rPr>
          <w:rFonts w:cs="Arial"/>
          <w:sz w:val="22"/>
          <w:szCs w:val="22"/>
        </w:rPr>
      </w:pPr>
      <w:r w:rsidRPr="00A2234F">
        <w:rPr>
          <w:rFonts w:cs="Arial"/>
          <w:b/>
          <w:bCs/>
          <w:sz w:val="22"/>
          <w:szCs w:val="22"/>
        </w:rPr>
        <w:t>Vsi ponudniki v skupni ponudbi morajo izpolniti ESPD posamično in v njem navesti vse zahtevane podatke.</w:t>
      </w:r>
      <w:r w:rsidR="00A23736" w:rsidRPr="00A2234F">
        <w:rPr>
          <w:rFonts w:cs="Arial"/>
          <w:b/>
          <w:bCs/>
          <w:sz w:val="22"/>
          <w:szCs w:val="22"/>
        </w:rPr>
        <w:t xml:space="preserve"> </w:t>
      </w:r>
      <w:r w:rsidR="00A23736" w:rsidRPr="00A2234F">
        <w:rPr>
          <w:rFonts w:cs="Arial"/>
          <w:sz w:val="22"/>
          <w:szCs w:val="22"/>
        </w:rPr>
        <w:t>ESPD obrazec za vodilnega partnerja se predloži skladno z navodili za predložitev tega obrazca za ponudnika, obrazci ESPD ostalih ponudnikov v skupni ponudbi pa se predložijo skladno z navodili za predložitev teh obrazcev za ostale sodelujoče.</w:t>
      </w:r>
    </w:p>
    <w:p w14:paraId="5097F481" w14:textId="77777777" w:rsidR="003D588D" w:rsidRPr="00A2234F" w:rsidRDefault="003D588D" w:rsidP="00C258D1">
      <w:pPr>
        <w:spacing w:line="0" w:lineRule="atLeast"/>
        <w:rPr>
          <w:rFonts w:cs="Arial"/>
          <w:sz w:val="22"/>
        </w:rPr>
      </w:pPr>
    </w:p>
    <w:p w14:paraId="610D5C91" w14:textId="77777777" w:rsidR="00F83673" w:rsidRPr="00A2234F" w:rsidRDefault="00F83673" w:rsidP="00C258D1">
      <w:pPr>
        <w:spacing w:line="0" w:lineRule="atLeast"/>
        <w:rPr>
          <w:rFonts w:cs="Arial"/>
          <w:sz w:val="22"/>
        </w:rPr>
      </w:pPr>
      <w:bookmarkStart w:id="200" w:name="_Toc336851755"/>
      <w:bookmarkStart w:id="201" w:name="_Toc336851803"/>
      <w:r w:rsidRPr="00A2234F">
        <w:rPr>
          <w:rFonts w:cs="Arial"/>
          <w:sz w:val="22"/>
        </w:rPr>
        <w:t>Skupina ponudnikov mora predložiti pravni akt o skupnem nastopanju, iz katerega bo nedvoumno razvidno naslednje:</w:t>
      </w:r>
    </w:p>
    <w:p w14:paraId="58A50FE0"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imenovanje nosilca posla pri izvedbi javnega naročila,</w:t>
      </w:r>
    </w:p>
    <w:p w14:paraId="4F5EDF1D"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pooblastilo nosilcu posla in odgovorni osebi za podpis ponudbe ter podpis pogodbe,</w:t>
      </w:r>
    </w:p>
    <w:p w14:paraId="05A234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obseg posla (natančna navedba vrste in obsega del), ki ga bo opravil posamezni ponudnik in njihove odgovornosti,</w:t>
      </w:r>
    </w:p>
    <w:p w14:paraId="3AB597BF"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v skupni ponudbi seznanjeni z navodili ponudnikom in razpisnimi pogoji ter merili za dodelitev javnega naročila in da z njimi v celoti soglašajo,</w:t>
      </w:r>
    </w:p>
    <w:p w14:paraId="638B4D1B"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izjava, da so vsi ponudniki seznanjeni s plačilnimi pogoji iz te dokumentacije in</w:t>
      </w:r>
    </w:p>
    <w:p w14:paraId="7219F306" w14:textId="77777777" w:rsidR="00F83673" w:rsidRPr="00A2234F" w:rsidRDefault="00F83673" w:rsidP="00C258D1">
      <w:pPr>
        <w:pStyle w:val="Odstavekseznama"/>
        <w:numPr>
          <w:ilvl w:val="0"/>
          <w:numId w:val="14"/>
        </w:numPr>
        <w:spacing w:after="0" w:line="0" w:lineRule="atLeast"/>
        <w:contextualSpacing w:val="0"/>
        <w:rPr>
          <w:rFonts w:cs="Arial"/>
          <w:sz w:val="22"/>
        </w:rPr>
      </w:pPr>
      <w:r w:rsidRPr="00A2234F">
        <w:rPr>
          <w:rFonts w:cs="Arial"/>
          <w:sz w:val="22"/>
        </w:rPr>
        <w:t>neomejena solidarna odgovornost vseh ponudnikov v skupni ponudbi.</w:t>
      </w:r>
    </w:p>
    <w:p w14:paraId="44188EC2" w14:textId="77777777" w:rsidR="00A0456C" w:rsidRPr="00A2234F" w:rsidRDefault="00A0456C" w:rsidP="00C46F6C">
      <w:pPr>
        <w:pStyle w:val="Naslov3"/>
        <w:ind w:left="641" w:hanging="641"/>
        <w:rPr>
          <w:rFonts w:ascii="Arial" w:hAnsi="Arial" w:cs="Arial"/>
          <w:i w:val="0"/>
          <w:iCs/>
          <w:sz w:val="22"/>
          <w:szCs w:val="22"/>
        </w:rPr>
      </w:pPr>
      <w:bookmarkStart w:id="202" w:name="_Toc173134929"/>
      <w:r w:rsidRPr="00A2234F">
        <w:rPr>
          <w:rFonts w:ascii="Arial" w:hAnsi="Arial" w:cs="Arial"/>
          <w:i w:val="0"/>
          <w:iCs/>
          <w:sz w:val="22"/>
          <w:szCs w:val="22"/>
        </w:rPr>
        <w:t>Ponudba s podizvajalci</w:t>
      </w:r>
      <w:bookmarkEnd w:id="200"/>
      <w:bookmarkEnd w:id="201"/>
      <w:bookmarkEnd w:id="202"/>
    </w:p>
    <w:p w14:paraId="7D296F48" w14:textId="77777777" w:rsidR="00A0456C" w:rsidRPr="00A2234F" w:rsidRDefault="002A4D70" w:rsidP="00832FAA">
      <w:pPr>
        <w:spacing w:line="0" w:lineRule="atLeast"/>
        <w:rPr>
          <w:rFonts w:cs="Arial"/>
          <w:sz w:val="22"/>
        </w:rPr>
      </w:pPr>
      <w:r w:rsidRPr="00832FAA">
        <w:rPr>
          <w:rFonts w:cs="Arial"/>
          <w:sz w:val="22"/>
        </w:rPr>
        <w:t xml:space="preserve">V primeru, da bo ponudnik pri izvedbi naročila sodeloval s podizvajalci, mora v ESPD navesti vse </w:t>
      </w:r>
      <w:r w:rsidR="00470CB5" w:rsidRPr="00832FAA">
        <w:rPr>
          <w:rFonts w:cs="Arial"/>
          <w:sz w:val="22"/>
        </w:rPr>
        <w:t xml:space="preserve">predlagane </w:t>
      </w:r>
      <w:r w:rsidRPr="00832FAA">
        <w:rPr>
          <w:rFonts w:cs="Arial"/>
          <w:sz w:val="22"/>
        </w:rPr>
        <w:t xml:space="preserve">podizvajalce. </w:t>
      </w:r>
      <w:r w:rsidRPr="00A2234F">
        <w:rPr>
          <w:rFonts w:cs="Arial"/>
          <w:sz w:val="22"/>
        </w:rPr>
        <w:t>Ponudnik mora v ponudbi predložiti tudi izpolnjene obrazce ESPD za vsakega podizvajalca, s katerim bo sodeloval pri naročilu.</w:t>
      </w:r>
    </w:p>
    <w:p w14:paraId="399F0FF2" w14:textId="77777777" w:rsidR="002A367F" w:rsidRPr="00435CCD" w:rsidRDefault="002A367F" w:rsidP="00A0456C">
      <w:pPr>
        <w:rPr>
          <w:rFonts w:cs="Arial"/>
          <w:sz w:val="22"/>
        </w:rPr>
      </w:pPr>
    </w:p>
    <w:p w14:paraId="671BA5FD" w14:textId="6CCBF9E5" w:rsidR="00435CCD" w:rsidRPr="00435CCD" w:rsidRDefault="00B63933" w:rsidP="00A0456C">
      <w:pPr>
        <w:rPr>
          <w:rFonts w:cs="Arial"/>
          <w:sz w:val="22"/>
        </w:rPr>
      </w:pPr>
      <w:r w:rsidRPr="00435CCD">
        <w:rPr>
          <w:rFonts w:cs="Arial"/>
          <w:sz w:val="22"/>
        </w:rPr>
        <w:t>Če</w:t>
      </w:r>
      <w:r w:rsidR="00EF75B8" w:rsidRPr="00435CCD">
        <w:rPr>
          <w:rFonts w:cs="Arial"/>
          <w:sz w:val="22"/>
        </w:rPr>
        <w:t xml:space="preserve"> bodo pri podizvajalc</w:t>
      </w:r>
      <w:r w:rsidR="0077559D" w:rsidRPr="00435CCD">
        <w:rPr>
          <w:rFonts w:cs="Arial"/>
          <w:sz w:val="22"/>
        </w:rPr>
        <w:t>u</w:t>
      </w:r>
      <w:r w:rsidR="00EF75B8" w:rsidRPr="00435CCD">
        <w:rPr>
          <w:rFonts w:cs="Arial"/>
          <w:sz w:val="22"/>
        </w:rPr>
        <w:t xml:space="preserve"> obstajali razlogi za izključitev </w:t>
      </w:r>
      <w:r w:rsidR="006F7F52" w:rsidRPr="00435CCD">
        <w:rPr>
          <w:rFonts w:cs="Arial"/>
          <w:sz w:val="22"/>
        </w:rPr>
        <w:t xml:space="preserve">oziroma ne bo izpolnjeval ustreznih pogojev za sodelovanje </w:t>
      </w:r>
      <w:r w:rsidR="00EF75B8" w:rsidRPr="00435CCD">
        <w:rPr>
          <w:rFonts w:cs="Arial"/>
          <w:sz w:val="22"/>
        </w:rPr>
        <w:t xml:space="preserve">iz točke </w:t>
      </w:r>
      <w:r w:rsidR="00166B3B" w:rsidRPr="00435CCD">
        <w:rPr>
          <w:rFonts w:cs="Arial"/>
          <w:sz w:val="22"/>
        </w:rPr>
        <w:t>8</w:t>
      </w:r>
      <w:r w:rsidR="00EF75B8" w:rsidRPr="00435CCD">
        <w:rPr>
          <w:rFonts w:cs="Arial"/>
          <w:sz w:val="22"/>
        </w:rPr>
        <w:t>.</w:t>
      </w:r>
      <w:r w:rsidR="0035232A" w:rsidRPr="00435CCD">
        <w:rPr>
          <w:rFonts w:cs="Arial"/>
          <w:sz w:val="22"/>
        </w:rPr>
        <w:t xml:space="preserve">2 </w:t>
      </w:r>
      <w:r w:rsidR="00EF75B8" w:rsidRPr="00435CCD">
        <w:rPr>
          <w:rFonts w:cs="Arial"/>
          <w:sz w:val="22"/>
        </w:rPr>
        <w:t>teh navodil, bo naročnik podizvajalca zavrnil</w:t>
      </w:r>
      <w:r w:rsidR="0077559D" w:rsidRPr="00435CCD">
        <w:rPr>
          <w:rFonts w:cs="Arial"/>
          <w:sz w:val="22"/>
        </w:rPr>
        <w:t xml:space="preserve"> in zahteval njegovo zamenjavo</w:t>
      </w:r>
      <w:r w:rsidR="00EF75B8" w:rsidRPr="00435CCD">
        <w:rPr>
          <w:rFonts w:cs="Arial"/>
          <w:sz w:val="22"/>
        </w:rPr>
        <w:t>.</w:t>
      </w:r>
      <w:r w:rsidR="00023BCE" w:rsidRPr="00435CCD">
        <w:rPr>
          <w:rFonts w:cs="Arial"/>
          <w:sz w:val="22"/>
        </w:rPr>
        <w:t xml:space="preserve"> Podizvajalec mora izpolnjevati tudi pogoj</w:t>
      </w:r>
      <w:r w:rsidR="00435CCD" w:rsidRPr="00435CCD">
        <w:rPr>
          <w:rFonts w:cs="Arial"/>
          <w:sz w:val="22"/>
        </w:rPr>
        <w:t xml:space="preserve">a </w:t>
      </w:r>
      <w:r w:rsidR="00C8303D" w:rsidRPr="00435CCD">
        <w:rPr>
          <w:rFonts w:cs="Arial"/>
          <w:sz w:val="22"/>
        </w:rPr>
        <w:t>iz toč</w:t>
      </w:r>
      <w:r w:rsidR="00D4599F" w:rsidRPr="00435CCD">
        <w:rPr>
          <w:rFonts w:cs="Arial"/>
          <w:sz w:val="22"/>
        </w:rPr>
        <w:t>k 8.</w:t>
      </w:r>
      <w:r w:rsidR="00B75906" w:rsidRPr="00435CCD">
        <w:rPr>
          <w:rFonts w:cs="Arial"/>
          <w:sz w:val="22"/>
        </w:rPr>
        <w:t>3</w:t>
      </w:r>
      <w:r w:rsidR="00435CCD" w:rsidRPr="00435CCD">
        <w:rPr>
          <w:rFonts w:cs="Arial"/>
          <w:sz w:val="22"/>
        </w:rPr>
        <w:t xml:space="preserve"> </w:t>
      </w:r>
      <w:r w:rsidR="00B75906" w:rsidRPr="00435CCD">
        <w:rPr>
          <w:rFonts w:cs="Arial"/>
          <w:sz w:val="22"/>
        </w:rPr>
        <w:t>in 8.</w:t>
      </w:r>
      <w:r w:rsidR="00435CCD" w:rsidRPr="00435CCD">
        <w:rPr>
          <w:rFonts w:cs="Arial"/>
          <w:sz w:val="22"/>
        </w:rPr>
        <w:t>6, pogoj pod točko 8.5 pa v primeru, če so dobavitelj ponujenih vozil.</w:t>
      </w:r>
    </w:p>
    <w:p w14:paraId="3BDBC276" w14:textId="77777777" w:rsidR="00435CCD" w:rsidRDefault="00435CCD" w:rsidP="00AD1AA2">
      <w:pPr>
        <w:rPr>
          <w:rFonts w:cs="Arial"/>
          <w:sz w:val="22"/>
        </w:rPr>
      </w:pPr>
    </w:p>
    <w:p w14:paraId="1C1710B8" w14:textId="09D4981A" w:rsidR="00AD1AA2" w:rsidRPr="00A2234F" w:rsidRDefault="00AD1AA2" w:rsidP="00AD1AA2">
      <w:pPr>
        <w:rPr>
          <w:rFonts w:cs="Arial"/>
          <w:sz w:val="22"/>
        </w:rPr>
      </w:pPr>
      <w:r w:rsidRPr="00A2234F">
        <w:rPr>
          <w:rFonts w:cs="Arial"/>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A2234F" w:rsidRDefault="00EF75B8" w:rsidP="00AD1AA2">
      <w:pPr>
        <w:rPr>
          <w:rFonts w:cs="Arial"/>
          <w:sz w:val="22"/>
        </w:rPr>
      </w:pPr>
    </w:p>
    <w:p w14:paraId="7B82517F"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Če bo ponudnik izvajal javno naročilo s podizvajalci, mora v ponudbi:</w:t>
      </w:r>
    </w:p>
    <w:p w14:paraId="517D6D79"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navesti vse podizvajalce ter vsak del javnega naročila, ki ga namerava oddati v </w:t>
      </w:r>
      <w:proofErr w:type="spellStart"/>
      <w:r w:rsidRPr="00A2234F">
        <w:rPr>
          <w:rFonts w:eastAsia="Times New Roman" w:cs="Arial"/>
          <w:sz w:val="22"/>
          <w:lang w:eastAsia="sl-SI"/>
        </w:rPr>
        <w:t>podizvajanje</w:t>
      </w:r>
      <w:proofErr w:type="spellEnd"/>
      <w:r w:rsidRPr="00A2234F">
        <w:rPr>
          <w:rFonts w:eastAsia="Times New Roman" w:cs="Arial"/>
          <w:sz w:val="22"/>
          <w:lang w:eastAsia="sl-SI"/>
        </w:rPr>
        <w:t xml:space="preserve">, </w:t>
      </w:r>
    </w:p>
    <w:p w14:paraId="53DD8A01"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kontaktne podatke in zakonite zastopnike predlaganih podizvajalcev, </w:t>
      </w:r>
    </w:p>
    <w:p w14:paraId="75043A67"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izpolnjene ESPD teh podizvajalcev v skladu z 79. členom ZJN-3 ter </w:t>
      </w:r>
    </w:p>
    <w:p w14:paraId="3E416CCA" w14:textId="77777777" w:rsidR="0077559D" w:rsidRPr="00A2234F" w:rsidRDefault="0077559D" w:rsidP="00636B71">
      <w:pPr>
        <w:numPr>
          <w:ilvl w:val="0"/>
          <w:numId w:val="9"/>
        </w:numPr>
        <w:rPr>
          <w:rFonts w:eastAsia="Times New Roman" w:cs="Arial"/>
          <w:sz w:val="22"/>
          <w:lang w:eastAsia="sl-SI"/>
        </w:rPr>
      </w:pPr>
      <w:r w:rsidRPr="00A2234F">
        <w:rPr>
          <w:rFonts w:eastAsia="Times New Roman" w:cs="Arial"/>
          <w:sz w:val="22"/>
          <w:lang w:eastAsia="sl-SI"/>
        </w:rPr>
        <w:t xml:space="preserve">priložiti zahtevo podizvajalca za neposredno plačilo, </w:t>
      </w:r>
      <w:r w:rsidRPr="00A2234F">
        <w:rPr>
          <w:rFonts w:eastAsia="Times New Roman" w:cs="Arial"/>
          <w:b/>
          <w:bCs/>
          <w:sz w:val="22"/>
          <w:lang w:eastAsia="sl-SI"/>
        </w:rPr>
        <w:t>če podizvajalec to zahteva.</w:t>
      </w:r>
    </w:p>
    <w:p w14:paraId="6EF76675" w14:textId="77777777" w:rsidR="0077559D" w:rsidRPr="00A2234F" w:rsidRDefault="0077559D" w:rsidP="0077559D">
      <w:pPr>
        <w:rPr>
          <w:rFonts w:eastAsia="Times New Roman" w:cs="Arial"/>
          <w:sz w:val="22"/>
          <w:lang w:eastAsia="sl-SI"/>
        </w:rPr>
      </w:pPr>
    </w:p>
    <w:p w14:paraId="242297FB"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A2234F" w:rsidRDefault="0077559D" w:rsidP="0077559D">
      <w:pPr>
        <w:ind w:left="357"/>
        <w:rPr>
          <w:rFonts w:eastAsia="Times New Roman" w:cs="Arial"/>
          <w:sz w:val="22"/>
          <w:lang w:eastAsia="sl-SI"/>
        </w:rPr>
      </w:pPr>
    </w:p>
    <w:p w14:paraId="0AF88A22"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lastRenderedPageBreak/>
        <w:t>Naročnik bo zavrnil vsakega</w:t>
      </w:r>
      <w:r w:rsidR="005571B4" w:rsidRPr="00A2234F">
        <w:rPr>
          <w:rFonts w:eastAsia="Times New Roman" w:cs="Arial"/>
          <w:sz w:val="22"/>
          <w:lang w:eastAsia="sl-SI"/>
        </w:rPr>
        <w:t xml:space="preserve"> naknadno nominiranega</w:t>
      </w:r>
      <w:r w:rsidRPr="00A2234F">
        <w:rPr>
          <w:rFonts w:eastAsia="Times New Roman" w:cs="Arial"/>
          <w:sz w:val="22"/>
          <w:lang w:eastAsia="sl-SI"/>
        </w:rPr>
        <w:t xml:space="preserve"> podizvajalca: </w:t>
      </w:r>
    </w:p>
    <w:p w14:paraId="7BD7E894" w14:textId="557D9FB9"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zanj obstajajo razlogi za izključitev, kot so </w:t>
      </w:r>
      <w:r w:rsidRPr="00B62C7D">
        <w:rPr>
          <w:rFonts w:eastAsia="Times New Roman" w:cs="Arial"/>
          <w:sz w:val="22"/>
          <w:lang w:eastAsia="sl-SI"/>
        </w:rPr>
        <w:t xml:space="preserve">navedeni v poglavju </w:t>
      </w:r>
      <w:r w:rsidR="00166B3B" w:rsidRPr="00B62C7D">
        <w:rPr>
          <w:rFonts w:eastAsia="Times New Roman" w:cs="Arial"/>
          <w:sz w:val="22"/>
          <w:lang w:eastAsia="sl-SI"/>
        </w:rPr>
        <w:t>8</w:t>
      </w:r>
      <w:r w:rsidRPr="00B62C7D">
        <w:rPr>
          <w:rFonts w:eastAsia="Times New Roman" w:cs="Arial"/>
          <w:sz w:val="22"/>
          <w:lang w:eastAsia="sl-SI"/>
        </w:rPr>
        <w:t>.</w:t>
      </w:r>
      <w:r w:rsidR="00B62C7D" w:rsidRPr="00B62C7D">
        <w:rPr>
          <w:rFonts w:eastAsia="Times New Roman" w:cs="Arial"/>
          <w:sz w:val="22"/>
          <w:lang w:eastAsia="sl-SI"/>
        </w:rPr>
        <w:t>2</w:t>
      </w:r>
      <w:r w:rsidRPr="00B62C7D">
        <w:rPr>
          <w:rFonts w:eastAsia="Times New Roman" w:cs="Arial"/>
          <w:sz w:val="22"/>
          <w:lang w:eastAsia="sl-SI"/>
        </w:rPr>
        <w:t xml:space="preserve"> te razpisne dokumentacije</w:t>
      </w:r>
      <w:r w:rsidRPr="00A2234F">
        <w:rPr>
          <w:rFonts w:eastAsia="Times New Roman" w:cs="Arial"/>
          <w:sz w:val="22"/>
          <w:lang w:eastAsia="sl-SI"/>
        </w:rPr>
        <w:t xml:space="preserve"> ter zahteval zamenjavo, </w:t>
      </w:r>
    </w:p>
    <w:p w14:paraId="250278BE"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če bi to lahko vplivalo na nemoteno izvajanje ali dokončanje del,</w:t>
      </w:r>
    </w:p>
    <w:p w14:paraId="6ADED7FA"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 xml:space="preserve">če novi podizvajalec ne izpolnjuje pogojev v zvezi z oddajo javnega naročila. </w:t>
      </w:r>
    </w:p>
    <w:p w14:paraId="7F0A3A89" w14:textId="77777777" w:rsidR="001C21C9" w:rsidRDefault="001C21C9" w:rsidP="0077559D">
      <w:pPr>
        <w:rPr>
          <w:rFonts w:eastAsia="Times New Roman" w:cs="Arial"/>
          <w:sz w:val="22"/>
          <w:lang w:eastAsia="sl-SI"/>
        </w:rPr>
      </w:pPr>
    </w:p>
    <w:p w14:paraId="50D2E118" w14:textId="56BBD5E9" w:rsidR="0077559D" w:rsidRPr="00A2234F" w:rsidRDefault="0077559D" w:rsidP="0077559D">
      <w:pPr>
        <w:rPr>
          <w:rFonts w:eastAsia="Times New Roman" w:cs="Arial"/>
          <w:sz w:val="22"/>
          <w:lang w:eastAsia="sl-SI"/>
        </w:rPr>
      </w:pPr>
      <w:r w:rsidRPr="00A2234F">
        <w:rPr>
          <w:rFonts w:eastAsia="Times New Roman" w:cs="Arial"/>
          <w:sz w:val="22"/>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45124690"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podizvajalec predložiti soglasje, na podlagi katerega naročnik namesto ponudnika poravna podizvajalčevo terjatev do ponudnika,</w:t>
      </w:r>
    </w:p>
    <w:p w14:paraId="06CCEBE3" w14:textId="77777777" w:rsidR="0077559D" w:rsidRPr="00A2234F" w:rsidRDefault="0077559D" w:rsidP="00636B71">
      <w:pPr>
        <w:numPr>
          <w:ilvl w:val="0"/>
          <w:numId w:val="10"/>
        </w:numPr>
        <w:rPr>
          <w:rFonts w:eastAsia="Times New Roman" w:cs="Arial"/>
          <w:sz w:val="22"/>
          <w:lang w:eastAsia="sl-SI"/>
        </w:rPr>
      </w:pPr>
      <w:r w:rsidRPr="00A2234F">
        <w:rPr>
          <w:rFonts w:eastAsia="Times New Roman" w:cs="Arial"/>
          <w:sz w:val="22"/>
          <w:lang w:eastAsia="sl-SI"/>
        </w:rPr>
        <w:t>glavni izvajalec svojemu računu ali situaciji priložiti račun ali situacijo podizvajalca, ki ga je predhodno potrdil.</w:t>
      </w:r>
    </w:p>
    <w:p w14:paraId="7E820C13" w14:textId="77777777" w:rsidR="0077559D" w:rsidRPr="00A2234F" w:rsidRDefault="0077559D" w:rsidP="00B22C17">
      <w:pPr>
        <w:rPr>
          <w:rFonts w:eastAsia="Times New Roman" w:cs="Arial"/>
          <w:sz w:val="22"/>
        </w:rPr>
      </w:pPr>
    </w:p>
    <w:p w14:paraId="5E161FF9" w14:textId="77777777" w:rsidR="0077559D" w:rsidRPr="00A2234F" w:rsidRDefault="0077559D" w:rsidP="0077559D">
      <w:pPr>
        <w:rPr>
          <w:rFonts w:eastAsia="Times New Roman" w:cs="Arial"/>
          <w:sz w:val="22"/>
          <w:lang w:eastAsia="sl-SI"/>
        </w:rPr>
      </w:pPr>
      <w:r w:rsidRPr="00A2234F">
        <w:rPr>
          <w:rFonts w:eastAsia="Times New Roman"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A2234F" w:rsidRDefault="003529CF" w:rsidP="003F7D4F">
      <w:pPr>
        <w:rPr>
          <w:rFonts w:cs="Arial"/>
          <w:sz w:val="22"/>
        </w:rPr>
      </w:pPr>
    </w:p>
    <w:p w14:paraId="471068C7" w14:textId="224B77A6" w:rsidR="00EF75B8" w:rsidRPr="00A2234F" w:rsidRDefault="00EF75B8" w:rsidP="003F7D4F">
      <w:pPr>
        <w:rPr>
          <w:rFonts w:cs="Arial"/>
          <w:sz w:val="22"/>
        </w:rPr>
      </w:pPr>
      <w:r w:rsidRPr="00A2234F">
        <w:rPr>
          <w:rFonts w:cs="Arial"/>
          <w:sz w:val="22"/>
        </w:rPr>
        <w:t xml:space="preserve">Izbrani ponudnik v razmerju do naročnika v celoti odgovarja za izvedbo naročila. </w:t>
      </w:r>
    </w:p>
    <w:p w14:paraId="5B906DD6" w14:textId="77777777" w:rsidR="003F7D4F" w:rsidRPr="00A2234F" w:rsidRDefault="003F7D4F" w:rsidP="00C46F6C">
      <w:pPr>
        <w:pStyle w:val="Naslov3"/>
        <w:ind w:left="641" w:hanging="641"/>
        <w:rPr>
          <w:rFonts w:ascii="Arial" w:hAnsi="Arial" w:cs="Arial"/>
          <w:i w:val="0"/>
          <w:iCs/>
          <w:sz w:val="22"/>
          <w:szCs w:val="22"/>
        </w:rPr>
      </w:pPr>
      <w:bookmarkStart w:id="203" w:name="_Toc336851756"/>
      <w:bookmarkStart w:id="204" w:name="_Toc336851804"/>
      <w:bookmarkStart w:id="205" w:name="_Toc173134930"/>
      <w:r w:rsidRPr="00A2234F">
        <w:rPr>
          <w:rFonts w:ascii="Arial" w:hAnsi="Arial" w:cs="Arial"/>
          <w:i w:val="0"/>
          <w:iCs/>
          <w:sz w:val="22"/>
          <w:szCs w:val="22"/>
        </w:rPr>
        <w:t>Variantne ponudbe</w:t>
      </w:r>
      <w:bookmarkEnd w:id="203"/>
      <w:bookmarkEnd w:id="204"/>
      <w:bookmarkEnd w:id="205"/>
    </w:p>
    <w:p w14:paraId="4ED298E3" w14:textId="77777777" w:rsidR="001A06F0" w:rsidRPr="00A2234F" w:rsidRDefault="003F7D4F" w:rsidP="001A06F0">
      <w:pPr>
        <w:rPr>
          <w:rFonts w:cs="Arial"/>
          <w:sz w:val="22"/>
        </w:rPr>
      </w:pPr>
      <w:r w:rsidRPr="00A2234F">
        <w:rPr>
          <w:rFonts w:cs="Arial"/>
          <w:sz w:val="22"/>
        </w:rPr>
        <w:t>Variantne ponudbe niso dopuščene</w:t>
      </w:r>
      <w:r w:rsidR="001A06F0" w:rsidRPr="00A2234F">
        <w:rPr>
          <w:rFonts w:cs="Arial"/>
          <w:sz w:val="22"/>
        </w:rPr>
        <w:t>.</w:t>
      </w:r>
      <w:bookmarkStart w:id="206" w:name="_Toc336851757"/>
      <w:bookmarkStart w:id="207" w:name="_Toc336851805"/>
    </w:p>
    <w:p w14:paraId="004016C2" w14:textId="77777777" w:rsidR="003F7D4F" w:rsidRPr="00A2234F" w:rsidRDefault="003F7D4F" w:rsidP="00C46F6C">
      <w:pPr>
        <w:pStyle w:val="Naslov3"/>
        <w:ind w:left="641" w:hanging="641"/>
        <w:rPr>
          <w:rFonts w:ascii="Arial" w:hAnsi="Arial" w:cs="Arial"/>
          <w:i w:val="0"/>
          <w:iCs/>
          <w:sz w:val="22"/>
          <w:szCs w:val="22"/>
        </w:rPr>
      </w:pPr>
      <w:bookmarkStart w:id="208" w:name="_Toc173134931"/>
      <w:r w:rsidRPr="00A2234F">
        <w:rPr>
          <w:rFonts w:ascii="Arial" w:hAnsi="Arial" w:cs="Arial"/>
          <w:i w:val="0"/>
          <w:iCs/>
          <w:sz w:val="22"/>
          <w:szCs w:val="22"/>
        </w:rPr>
        <w:t>Jezik ponudbe</w:t>
      </w:r>
      <w:bookmarkEnd w:id="206"/>
      <w:bookmarkEnd w:id="207"/>
      <w:bookmarkEnd w:id="208"/>
    </w:p>
    <w:p w14:paraId="35B5BF3C" w14:textId="721F0837" w:rsidR="003F7D4F" w:rsidRPr="00A2234F" w:rsidRDefault="002C035F" w:rsidP="003F7D4F">
      <w:pPr>
        <w:rPr>
          <w:rFonts w:cs="Arial"/>
          <w:sz w:val="22"/>
        </w:rPr>
      </w:pPr>
      <w:r w:rsidRPr="00A2234F">
        <w:rPr>
          <w:rFonts w:cs="Arial"/>
          <w:sz w:val="22"/>
        </w:rPr>
        <w:t xml:space="preserve">Postopek javnega naročanja poteka v slovenskem jeziku. </w:t>
      </w:r>
      <w:r w:rsidR="003F7D4F" w:rsidRPr="00A2234F">
        <w:rPr>
          <w:rFonts w:cs="Arial"/>
          <w:sz w:val="22"/>
        </w:rPr>
        <w:t xml:space="preserve">Vsi dokumenti v zvezi s ponudbo </w:t>
      </w:r>
      <w:r w:rsidR="002A367F" w:rsidRPr="00A2234F">
        <w:rPr>
          <w:rFonts w:cs="Arial"/>
          <w:sz w:val="22"/>
        </w:rPr>
        <w:t>morajo biti v slovenskem jeziku</w:t>
      </w:r>
      <w:r w:rsidR="00FB1C4C" w:rsidRPr="00A2234F">
        <w:rPr>
          <w:rFonts w:cs="Arial"/>
          <w:sz w:val="22"/>
        </w:rPr>
        <w:t>.</w:t>
      </w:r>
      <w:r w:rsidR="00002B03" w:rsidRPr="00A2234F">
        <w:rPr>
          <w:rFonts w:cs="Arial"/>
          <w:sz w:val="22"/>
        </w:rPr>
        <w:t xml:space="preserve"> Izjema so kopije zahtevanih certifikatov.</w:t>
      </w:r>
    </w:p>
    <w:p w14:paraId="06EE8ABB" w14:textId="77777777" w:rsidR="003F7D4F" w:rsidRPr="00A2234F" w:rsidRDefault="002A267D" w:rsidP="00C46F6C">
      <w:pPr>
        <w:pStyle w:val="Naslov3"/>
        <w:ind w:left="641" w:hanging="641"/>
        <w:rPr>
          <w:rFonts w:ascii="Arial" w:hAnsi="Arial" w:cs="Arial"/>
          <w:i w:val="0"/>
          <w:iCs/>
          <w:sz w:val="22"/>
          <w:szCs w:val="22"/>
        </w:rPr>
      </w:pPr>
      <w:bookmarkStart w:id="209" w:name="_Toc336851758"/>
      <w:bookmarkStart w:id="210" w:name="_Toc336851806"/>
      <w:bookmarkStart w:id="211" w:name="_Toc509690875"/>
      <w:bookmarkStart w:id="212" w:name="_Toc173134932"/>
      <w:r w:rsidRPr="00A2234F">
        <w:rPr>
          <w:rFonts w:ascii="Arial" w:hAnsi="Arial" w:cs="Arial"/>
          <w:i w:val="0"/>
          <w:iCs/>
          <w:sz w:val="22"/>
          <w:szCs w:val="22"/>
        </w:rPr>
        <w:t>Priprava in oddaja ponudbe v sistemu e-JN</w:t>
      </w:r>
      <w:bookmarkEnd w:id="209"/>
      <w:bookmarkEnd w:id="210"/>
      <w:bookmarkEnd w:id="211"/>
      <w:bookmarkEnd w:id="212"/>
    </w:p>
    <w:p w14:paraId="084CD9C4" w14:textId="35DAFAEF" w:rsidR="002A267D" w:rsidRPr="00A2234F" w:rsidRDefault="002A267D" w:rsidP="002A267D">
      <w:pPr>
        <w:rPr>
          <w:rFonts w:cs="Arial"/>
          <w:sz w:val="22"/>
        </w:rPr>
      </w:pPr>
      <w:r w:rsidRPr="00A2234F">
        <w:rPr>
          <w:rFonts w:cs="Arial"/>
          <w:sz w:val="22"/>
        </w:rPr>
        <w:t>Ponudnik ponudbeno dokumentacijo odda na način, da po registraciji oziroma prijavi v sistem e</w:t>
      </w:r>
      <w:r w:rsidR="00372295" w:rsidRPr="00A2234F">
        <w:rPr>
          <w:rFonts w:cs="Arial"/>
          <w:sz w:val="22"/>
        </w:rPr>
        <w:t>-</w:t>
      </w:r>
      <w:r w:rsidRPr="00A2234F">
        <w:rPr>
          <w:rFonts w:cs="Arial"/>
          <w:sz w:val="22"/>
        </w:rPr>
        <w:t xml:space="preserve">JN na naslovu: </w:t>
      </w:r>
      <w:hyperlink r:id="rId18" w:history="1">
        <w:r w:rsidRPr="00A2234F">
          <w:rPr>
            <w:rStyle w:val="Hiperpovezava"/>
            <w:rFonts w:cs="Arial"/>
            <w:sz w:val="22"/>
            <w:lang w:eastAsia="sl-SI"/>
          </w:rPr>
          <w:t>https://ejn.gov.si/eJN2</w:t>
        </w:r>
      </w:hyperlink>
      <w:r w:rsidRPr="00A2234F">
        <w:rPr>
          <w:rFonts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A2234F" w:rsidRDefault="002A267D" w:rsidP="002A267D">
      <w:pPr>
        <w:rPr>
          <w:rFonts w:cs="Arial"/>
          <w:sz w:val="22"/>
        </w:rPr>
      </w:pPr>
    </w:p>
    <w:p w14:paraId="5E733DB8" w14:textId="77777777" w:rsidR="002A267D" w:rsidRPr="00A2234F" w:rsidRDefault="002A267D" w:rsidP="002A267D">
      <w:pPr>
        <w:rPr>
          <w:rFonts w:cs="Arial"/>
          <w:sz w:val="22"/>
        </w:rPr>
      </w:pPr>
      <w:r w:rsidRPr="00A2234F">
        <w:rPr>
          <w:rFonts w:cs="Arial"/>
          <w:sz w:val="22"/>
        </w:rPr>
        <w:t xml:space="preserve">Podrobna navodila v zvezi z načinom priprave in oddaje ponudbe so navedena v Navodilih za uporabo e-JN, ki so del te razpisne dokumentacije in objavljena na spletnem naslovu </w:t>
      </w:r>
      <w:hyperlink r:id="rId19" w:history="1">
        <w:r w:rsidRPr="00A2234F">
          <w:rPr>
            <w:rStyle w:val="Hiperpovezava"/>
            <w:rFonts w:cs="Arial"/>
            <w:sz w:val="22"/>
          </w:rPr>
          <w:t>https://ejn.gov.si/eJN2</w:t>
        </w:r>
      </w:hyperlink>
      <w:r w:rsidRPr="00A2234F">
        <w:rPr>
          <w:rFonts w:cs="Arial"/>
          <w:sz w:val="22"/>
        </w:rPr>
        <w:t>.</w:t>
      </w:r>
    </w:p>
    <w:p w14:paraId="0613A832" w14:textId="77777777" w:rsidR="009139AC" w:rsidRPr="00A2234F" w:rsidRDefault="009139AC" w:rsidP="00C46F6C">
      <w:pPr>
        <w:pStyle w:val="Naslov3"/>
        <w:ind w:left="641" w:hanging="641"/>
        <w:rPr>
          <w:rFonts w:ascii="Arial" w:hAnsi="Arial" w:cs="Arial"/>
          <w:i w:val="0"/>
          <w:iCs/>
          <w:sz w:val="22"/>
          <w:szCs w:val="22"/>
        </w:rPr>
      </w:pPr>
      <w:bookmarkStart w:id="213" w:name="_Toc509692077"/>
      <w:bookmarkStart w:id="214" w:name="_Toc509692078"/>
      <w:bookmarkStart w:id="215" w:name="_Toc509692079"/>
      <w:bookmarkStart w:id="216" w:name="_Toc509692080"/>
      <w:bookmarkStart w:id="217" w:name="_Toc336851759"/>
      <w:bookmarkStart w:id="218" w:name="_Toc336851807"/>
      <w:bookmarkStart w:id="219" w:name="_Toc173134933"/>
      <w:bookmarkEnd w:id="213"/>
      <w:bookmarkEnd w:id="214"/>
      <w:bookmarkEnd w:id="215"/>
      <w:bookmarkEnd w:id="216"/>
      <w:r w:rsidRPr="00A2234F">
        <w:rPr>
          <w:rFonts w:ascii="Arial" w:hAnsi="Arial" w:cs="Arial"/>
          <w:i w:val="0"/>
          <w:iCs/>
          <w:sz w:val="22"/>
          <w:szCs w:val="22"/>
        </w:rPr>
        <w:t>Veljavnost ponudbe</w:t>
      </w:r>
      <w:bookmarkEnd w:id="217"/>
      <w:bookmarkEnd w:id="218"/>
      <w:bookmarkEnd w:id="219"/>
    </w:p>
    <w:p w14:paraId="0B3B70BE" w14:textId="16E1A5D6" w:rsidR="00C01BE3" w:rsidRPr="007938E6" w:rsidRDefault="00E8338E" w:rsidP="007938E6">
      <w:pPr>
        <w:pStyle w:val="Telobesedila"/>
        <w:spacing w:line="0" w:lineRule="atLeast"/>
        <w:rPr>
          <w:rFonts w:ascii="Arial" w:hAnsi="Arial" w:cs="Arial"/>
        </w:rPr>
      </w:pPr>
      <w:r w:rsidRPr="007938E6">
        <w:rPr>
          <w:rFonts w:ascii="Arial" w:hAnsi="Arial" w:cs="Arial"/>
        </w:rPr>
        <w:t xml:space="preserve">Ponudbe morajo veljati </w:t>
      </w:r>
      <w:r w:rsidRPr="007938E6">
        <w:rPr>
          <w:rFonts w:ascii="Arial" w:hAnsi="Arial" w:cs="Arial"/>
          <w:b/>
          <w:bCs/>
        </w:rPr>
        <w:t>še 120 dni od datuma</w:t>
      </w:r>
      <w:r w:rsidR="0035232A">
        <w:rPr>
          <w:rFonts w:ascii="Arial" w:hAnsi="Arial" w:cs="Arial"/>
          <w:b/>
          <w:bCs/>
        </w:rPr>
        <w:t xml:space="preserve"> </w:t>
      </w:r>
      <w:r w:rsidRPr="007938E6">
        <w:rPr>
          <w:rFonts w:ascii="Arial" w:hAnsi="Arial" w:cs="Arial"/>
          <w:b/>
          <w:bCs/>
        </w:rPr>
        <w:t>odpiranja ponudb</w:t>
      </w:r>
      <w:r w:rsidRPr="007938E6">
        <w:rPr>
          <w:rFonts w:ascii="Arial" w:hAnsi="Arial" w:cs="Arial"/>
        </w:rPr>
        <w:t>. Rok prične teči naslednji dan po javnem odpiranju ponudb.</w:t>
      </w:r>
      <w:r w:rsidR="007938E6" w:rsidRPr="007938E6">
        <w:rPr>
          <w:rFonts w:ascii="Arial" w:hAnsi="Arial" w:cs="Arial"/>
        </w:rPr>
        <w:t xml:space="preserve"> </w:t>
      </w:r>
      <w:r w:rsidR="00C01BE3" w:rsidRPr="007938E6">
        <w:rPr>
          <w:rFonts w:ascii="Arial" w:hAnsi="Arial" w:cs="Arial"/>
        </w:rPr>
        <w:t xml:space="preserve">V izjemnih okoliščinah bo naročnik lahko zahteval, da ponudniki podaljšajo čas veljavnosti ponudb za določeno dodatno obdobje. </w:t>
      </w:r>
    </w:p>
    <w:p w14:paraId="521AB7B6" w14:textId="77777777" w:rsidR="00BB1E26" w:rsidRPr="00A2234F" w:rsidRDefault="009139AC" w:rsidP="00C46F6C">
      <w:pPr>
        <w:pStyle w:val="Naslov3"/>
        <w:ind w:left="641" w:hanging="641"/>
        <w:rPr>
          <w:rFonts w:ascii="Arial" w:hAnsi="Arial" w:cs="Arial"/>
          <w:i w:val="0"/>
          <w:iCs/>
          <w:sz w:val="22"/>
          <w:szCs w:val="22"/>
        </w:rPr>
      </w:pPr>
      <w:bookmarkStart w:id="220" w:name="_Toc336851760"/>
      <w:bookmarkStart w:id="221" w:name="_Toc336851808"/>
      <w:bookmarkStart w:id="222" w:name="_Toc173134934"/>
      <w:r w:rsidRPr="00A2234F">
        <w:rPr>
          <w:rFonts w:ascii="Arial" w:hAnsi="Arial" w:cs="Arial"/>
          <w:i w:val="0"/>
          <w:iCs/>
          <w:sz w:val="22"/>
          <w:szCs w:val="22"/>
        </w:rPr>
        <w:t>Stroški ponudbe</w:t>
      </w:r>
      <w:bookmarkEnd w:id="220"/>
      <w:bookmarkEnd w:id="221"/>
      <w:bookmarkEnd w:id="222"/>
    </w:p>
    <w:p w14:paraId="660699E8" w14:textId="77777777" w:rsidR="009139AC" w:rsidRPr="00A2234F" w:rsidRDefault="009139AC" w:rsidP="009139AC">
      <w:pPr>
        <w:rPr>
          <w:rFonts w:cs="Arial"/>
          <w:sz w:val="22"/>
        </w:rPr>
      </w:pPr>
      <w:r w:rsidRPr="00A2234F">
        <w:rPr>
          <w:rFonts w:cs="Arial"/>
          <w:sz w:val="22"/>
        </w:rPr>
        <w:t>Vse stroške, povezane s pripravo in predložitvijo ponudbe, nosi ponudnik.</w:t>
      </w:r>
    </w:p>
    <w:p w14:paraId="264B3C7D" w14:textId="77777777" w:rsidR="0077559D" w:rsidRPr="00A2234F" w:rsidRDefault="0077559D" w:rsidP="00C46F6C">
      <w:pPr>
        <w:pStyle w:val="Naslov3"/>
        <w:ind w:left="641" w:hanging="641"/>
        <w:rPr>
          <w:rFonts w:ascii="Arial" w:hAnsi="Arial" w:cs="Arial"/>
          <w:i w:val="0"/>
          <w:iCs/>
          <w:sz w:val="22"/>
          <w:szCs w:val="22"/>
        </w:rPr>
      </w:pPr>
      <w:bookmarkStart w:id="223" w:name="_Toc173134935"/>
      <w:r w:rsidRPr="00A2234F">
        <w:rPr>
          <w:rFonts w:ascii="Arial" w:hAnsi="Arial" w:cs="Arial"/>
          <w:i w:val="0"/>
          <w:iCs/>
          <w:sz w:val="22"/>
          <w:szCs w:val="22"/>
        </w:rPr>
        <w:lastRenderedPageBreak/>
        <w:t>Protikorupcijsko določilo</w:t>
      </w:r>
      <w:bookmarkEnd w:id="223"/>
    </w:p>
    <w:p w14:paraId="2F5C4DC5" w14:textId="769410CD" w:rsidR="0077559D" w:rsidRPr="00A2234F" w:rsidRDefault="0077559D" w:rsidP="0077559D">
      <w:pPr>
        <w:rPr>
          <w:rFonts w:cs="Arial"/>
          <w:sz w:val="22"/>
        </w:rPr>
      </w:pPr>
      <w:r w:rsidRPr="00A2234F">
        <w:rPr>
          <w:rFonts w:cs="Arial"/>
          <w:sz w:val="22"/>
        </w:rPr>
        <w:t xml:space="preserve">V postopku oddaje javnega naročila naročnik in ponudniki ne smejo </w:t>
      </w:r>
      <w:r w:rsidR="00EF2AFB" w:rsidRPr="00A2234F">
        <w:rPr>
          <w:rFonts w:cs="Arial"/>
          <w:sz w:val="22"/>
        </w:rPr>
        <w:t>začenjati</w:t>
      </w:r>
      <w:r w:rsidRPr="00A2234F">
        <w:rPr>
          <w:rFonts w:cs="Arial"/>
          <w:sz w:val="22"/>
        </w:rPr>
        <w:t xml:space="preserve"> in izvajati dejanj, ki bi vnaprej določila izbor določene ponudbe, ali ki bi povzročila, da</w:t>
      </w:r>
      <w:r w:rsidR="005F29EE">
        <w:rPr>
          <w:rFonts w:cs="Arial"/>
          <w:sz w:val="22"/>
        </w:rPr>
        <w:t xml:space="preserve"> </w:t>
      </w:r>
      <w:r w:rsidR="009065B6">
        <w:rPr>
          <w:rFonts w:cs="Arial"/>
          <w:sz w:val="22"/>
        </w:rPr>
        <w:t>pogodba</w:t>
      </w:r>
      <w:r w:rsidR="005F29EE">
        <w:rPr>
          <w:rFonts w:cs="Arial"/>
          <w:sz w:val="22"/>
        </w:rPr>
        <w:t xml:space="preserve"> </w:t>
      </w:r>
      <w:r w:rsidRPr="00A2234F">
        <w:rPr>
          <w:rFonts w:cs="Arial"/>
          <w:sz w:val="22"/>
        </w:rPr>
        <w:t xml:space="preserve">ne bi </w:t>
      </w:r>
      <w:r w:rsidR="00EF2AFB" w:rsidRPr="00A2234F">
        <w:rPr>
          <w:rFonts w:cs="Arial"/>
          <w:sz w:val="22"/>
        </w:rPr>
        <w:t>začel</w:t>
      </w:r>
      <w:r w:rsidR="009065B6">
        <w:rPr>
          <w:rFonts w:cs="Arial"/>
          <w:sz w:val="22"/>
        </w:rPr>
        <w:t>a</w:t>
      </w:r>
      <w:r w:rsidR="005F29EE">
        <w:rPr>
          <w:rFonts w:cs="Arial"/>
          <w:sz w:val="22"/>
        </w:rPr>
        <w:t xml:space="preserve"> </w:t>
      </w:r>
      <w:r w:rsidRPr="00A2234F">
        <w:rPr>
          <w:rFonts w:cs="Arial"/>
          <w:sz w:val="22"/>
        </w:rPr>
        <w:t xml:space="preserve">veljati oziroma ne bi bila izpolnjena. </w:t>
      </w:r>
    </w:p>
    <w:p w14:paraId="0320478D" w14:textId="77777777" w:rsidR="0077559D" w:rsidRPr="00A2234F" w:rsidRDefault="0077559D" w:rsidP="0077559D">
      <w:pPr>
        <w:rPr>
          <w:rFonts w:cs="Arial"/>
          <w:sz w:val="22"/>
        </w:rPr>
      </w:pPr>
    </w:p>
    <w:p w14:paraId="08659C8E" w14:textId="77777777" w:rsidR="0077559D" w:rsidRPr="00A2234F" w:rsidRDefault="0077559D" w:rsidP="0077559D">
      <w:pPr>
        <w:rPr>
          <w:rFonts w:cs="Arial"/>
          <w:sz w:val="22"/>
        </w:rPr>
      </w:pPr>
      <w:r w:rsidRPr="00A2234F">
        <w:rPr>
          <w:rFonts w:cs="Arial"/>
          <w:sz w:val="22"/>
        </w:rPr>
        <w:t xml:space="preserve">Vsakršno lobiranje v postopkih oddaje javnih naročil je prepovedano. </w:t>
      </w:r>
    </w:p>
    <w:p w14:paraId="3D33AD22" w14:textId="77777777" w:rsidR="003807D9" w:rsidRPr="00A2234F" w:rsidRDefault="003807D9" w:rsidP="00772713">
      <w:pPr>
        <w:pStyle w:val="Naslov1"/>
        <w:ind w:left="0" w:firstLine="0"/>
        <w:rPr>
          <w:rFonts w:cs="Arial"/>
          <w:sz w:val="22"/>
          <w:szCs w:val="22"/>
        </w:rPr>
      </w:pPr>
      <w:bookmarkStart w:id="224" w:name="_Toc467133897"/>
      <w:bookmarkStart w:id="225" w:name="_Toc467501214"/>
      <w:bookmarkStart w:id="226" w:name="_Toc336851763"/>
      <w:bookmarkStart w:id="227" w:name="_Toc336851811"/>
      <w:bookmarkStart w:id="228" w:name="_Toc173134936"/>
      <w:bookmarkStart w:id="229" w:name="_Toc336851761"/>
      <w:bookmarkStart w:id="230" w:name="_Toc336851809"/>
      <w:bookmarkEnd w:id="224"/>
      <w:bookmarkEnd w:id="225"/>
      <w:r w:rsidRPr="00A2234F">
        <w:rPr>
          <w:rFonts w:cs="Arial"/>
          <w:sz w:val="22"/>
          <w:szCs w:val="22"/>
        </w:rPr>
        <w:t>obvestilo o odločitvi o oddaji naročila</w:t>
      </w:r>
      <w:bookmarkEnd w:id="226"/>
      <w:bookmarkEnd w:id="227"/>
      <w:bookmarkEnd w:id="228"/>
    </w:p>
    <w:p w14:paraId="0285CF02" w14:textId="68E23338" w:rsidR="003807D9" w:rsidRPr="00A2234F" w:rsidRDefault="003529CF" w:rsidP="003807D9">
      <w:pPr>
        <w:rPr>
          <w:rFonts w:cs="Arial"/>
          <w:sz w:val="22"/>
        </w:rPr>
      </w:pPr>
      <w:r w:rsidRPr="00A2234F">
        <w:rPr>
          <w:rFonts w:cs="Arial"/>
          <w:sz w:val="22"/>
        </w:rPr>
        <w:t xml:space="preserve">Naročnik bo podpisano odločitev o oddaji naročila objavil na </w:t>
      </w:r>
      <w:r w:rsidR="00B52FE5" w:rsidRPr="00A2234F">
        <w:rPr>
          <w:rFonts w:cs="Arial"/>
          <w:sz w:val="22"/>
        </w:rPr>
        <w:t>P</w:t>
      </w:r>
      <w:r w:rsidRPr="00A2234F">
        <w:rPr>
          <w:rFonts w:cs="Arial"/>
          <w:sz w:val="22"/>
        </w:rPr>
        <w:t xml:space="preserve">ortalu javnih naročil. Odločitev se šteje za vročeno z dnem objave na </w:t>
      </w:r>
      <w:r w:rsidR="004952E6" w:rsidRPr="00A2234F">
        <w:rPr>
          <w:rFonts w:cs="Arial"/>
          <w:sz w:val="22"/>
        </w:rPr>
        <w:t>P</w:t>
      </w:r>
      <w:r w:rsidRPr="00A2234F">
        <w:rPr>
          <w:rFonts w:cs="Arial"/>
          <w:sz w:val="22"/>
        </w:rPr>
        <w:t>ortalu javnih naročil.</w:t>
      </w:r>
    </w:p>
    <w:p w14:paraId="626325DD" w14:textId="77777777" w:rsidR="009139AC" w:rsidRPr="00A2234F" w:rsidRDefault="009139AC" w:rsidP="00772713">
      <w:pPr>
        <w:pStyle w:val="Naslov1"/>
        <w:ind w:left="-142" w:firstLine="142"/>
        <w:rPr>
          <w:rFonts w:cs="Arial"/>
          <w:sz w:val="22"/>
          <w:szCs w:val="22"/>
        </w:rPr>
      </w:pPr>
      <w:bookmarkStart w:id="231" w:name="_Toc173134937"/>
      <w:r w:rsidRPr="00A2234F">
        <w:rPr>
          <w:rFonts w:cs="Arial"/>
          <w:sz w:val="22"/>
          <w:szCs w:val="22"/>
        </w:rPr>
        <w:t>odstop od izvedbe javnega naročila</w:t>
      </w:r>
      <w:bookmarkEnd w:id="229"/>
      <w:bookmarkEnd w:id="230"/>
      <w:bookmarkEnd w:id="231"/>
    </w:p>
    <w:p w14:paraId="10B07A97" w14:textId="0D97E20C" w:rsidR="009139AC" w:rsidRPr="00A2234F" w:rsidRDefault="00F35CD7" w:rsidP="00E5199F">
      <w:pPr>
        <w:rPr>
          <w:rFonts w:cs="Arial"/>
          <w:sz w:val="22"/>
        </w:rPr>
      </w:pPr>
      <w:r w:rsidRPr="00A2234F">
        <w:rPr>
          <w:rFonts w:cs="Arial"/>
          <w:sz w:val="22"/>
        </w:rPr>
        <w:t>N</w:t>
      </w:r>
      <w:r w:rsidR="001F2C54" w:rsidRPr="00A2234F">
        <w:rPr>
          <w:rFonts w:cs="Arial"/>
          <w:sz w:val="22"/>
        </w:rPr>
        <w:t>aročnik</w:t>
      </w:r>
      <w:r w:rsidR="009139AC" w:rsidRPr="00A2234F">
        <w:rPr>
          <w:rFonts w:cs="Arial"/>
          <w:sz w:val="22"/>
        </w:rPr>
        <w:t xml:space="preserve"> lahko na podlagi </w:t>
      </w:r>
      <w:r w:rsidR="00E5199F" w:rsidRPr="00A2234F">
        <w:rPr>
          <w:rFonts w:cs="Arial"/>
          <w:sz w:val="22"/>
        </w:rPr>
        <w:t xml:space="preserve">osmega </w:t>
      </w:r>
      <w:r w:rsidR="009139AC" w:rsidRPr="00A2234F">
        <w:rPr>
          <w:rFonts w:cs="Arial"/>
          <w:sz w:val="22"/>
        </w:rPr>
        <w:t xml:space="preserve">odstavka </w:t>
      </w:r>
      <w:r w:rsidR="00E5199F" w:rsidRPr="00A2234F">
        <w:rPr>
          <w:rFonts w:cs="Arial"/>
          <w:sz w:val="22"/>
        </w:rPr>
        <w:t>9</w:t>
      </w:r>
      <w:r w:rsidR="009139AC" w:rsidRPr="00A2234F">
        <w:rPr>
          <w:rFonts w:cs="Arial"/>
          <w:sz w:val="22"/>
        </w:rPr>
        <w:t>0. člena ZJN-</w:t>
      </w:r>
      <w:r w:rsidR="003529CF" w:rsidRPr="00A2234F">
        <w:rPr>
          <w:rFonts w:cs="Arial"/>
          <w:sz w:val="22"/>
        </w:rPr>
        <w:t>3</w:t>
      </w:r>
      <w:r w:rsidR="009139AC" w:rsidRPr="00A2234F">
        <w:rPr>
          <w:rFonts w:cs="Arial"/>
          <w:sz w:val="22"/>
        </w:rPr>
        <w:t xml:space="preserve"> po sprejemu odločitve o oddaji naročila </w:t>
      </w:r>
      <w:r w:rsidR="004D5EF4" w:rsidRPr="00A2234F">
        <w:rPr>
          <w:rFonts w:cs="Arial"/>
          <w:sz w:val="22"/>
        </w:rPr>
        <w:t>do sklenitve</w:t>
      </w:r>
      <w:r w:rsidR="005F29EE">
        <w:rPr>
          <w:rFonts w:cs="Arial"/>
          <w:sz w:val="22"/>
        </w:rPr>
        <w:t xml:space="preserve"> </w:t>
      </w:r>
      <w:r w:rsidR="009065B6">
        <w:rPr>
          <w:rFonts w:cs="Arial"/>
          <w:sz w:val="22"/>
        </w:rPr>
        <w:t>pogodbe</w:t>
      </w:r>
      <w:r w:rsidR="005F29EE">
        <w:rPr>
          <w:rFonts w:cs="Arial"/>
          <w:sz w:val="22"/>
        </w:rPr>
        <w:t xml:space="preserve"> </w:t>
      </w:r>
      <w:r w:rsidR="001F2C54" w:rsidRPr="00A2234F">
        <w:rPr>
          <w:rFonts w:cs="Arial"/>
          <w:sz w:val="22"/>
        </w:rPr>
        <w:t>odstopi</w:t>
      </w:r>
      <w:r w:rsidR="009139AC" w:rsidRPr="00A2234F">
        <w:rPr>
          <w:rFonts w:cs="Arial"/>
          <w:sz w:val="22"/>
        </w:rPr>
        <w:t xml:space="preserve"> od izvedbe javnega naročila iz </w:t>
      </w:r>
      <w:r w:rsidR="00E5199F" w:rsidRPr="00A2234F">
        <w:rPr>
          <w:rFonts w:cs="Arial"/>
          <w:sz w:val="22"/>
        </w:rPr>
        <w:t xml:space="preserve">utemeljenih razlogov, da predmeta javnega naročila ne potrebujejo več ali da zanj nima zagotovljenih sredstev ali da se pri naročniku pojavi utemeljen sum, da je bila ali bi lahko bila vsebina </w:t>
      </w:r>
      <w:r w:rsidR="009065B6">
        <w:rPr>
          <w:rFonts w:cs="Arial"/>
          <w:sz w:val="22"/>
        </w:rPr>
        <w:t>pogodbe</w:t>
      </w:r>
      <w:r w:rsidR="005F29EE">
        <w:rPr>
          <w:rFonts w:cs="Arial"/>
          <w:sz w:val="22"/>
        </w:rPr>
        <w:t xml:space="preserve"> </w:t>
      </w:r>
      <w:r w:rsidR="00E5199F" w:rsidRPr="00A2234F">
        <w:rPr>
          <w:rFonts w:cs="Arial"/>
          <w:sz w:val="22"/>
        </w:rPr>
        <w:t>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A2234F">
        <w:rPr>
          <w:rFonts w:cs="Arial"/>
          <w:sz w:val="22"/>
        </w:rPr>
        <w:t>.</w:t>
      </w:r>
    </w:p>
    <w:p w14:paraId="5D5B9B2A" w14:textId="756865AD" w:rsidR="009139AC" w:rsidRPr="00A2234F" w:rsidRDefault="005940DD" w:rsidP="00772713">
      <w:pPr>
        <w:pStyle w:val="Naslov1"/>
        <w:ind w:left="284"/>
        <w:rPr>
          <w:rFonts w:cs="Arial"/>
          <w:sz w:val="22"/>
          <w:szCs w:val="22"/>
        </w:rPr>
      </w:pPr>
      <w:bookmarkStart w:id="232" w:name="_Toc336851762"/>
      <w:bookmarkStart w:id="233" w:name="_Toc336851810"/>
      <w:r w:rsidRPr="00A2234F">
        <w:rPr>
          <w:rFonts w:cs="Arial"/>
          <w:sz w:val="22"/>
          <w:szCs w:val="22"/>
        </w:rPr>
        <w:t xml:space="preserve">    </w:t>
      </w:r>
      <w:bookmarkStart w:id="234" w:name="_Toc173134938"/>
      <w:bookmarkEnd w:id="232"/>
      <w:bookmarkEnd w:id="233"/>
      <w:r w:rsidR="00442DE8">
        <w:rPr>
          <w:rFonts w:cs="Arial"/>
          <w:sz w:val="22"/>
          <w:szCs w:val="22"/>
        </w:rPr>
        <w:t>POGODBA</w:t>
      </w:r>
      <w:bookmarkEnd w:id="234"/>
    </w:p>
    <w:p w14:paraId="1E5C8FD3" w14:textId="33855F32" w:rsidR="008B6487" w:rsidRPr="00A2234F" w:rsidRDefault="008B6487" w:rsidP="008B6487">
      <w:pPr>
        <w:rPr>
          <w:rFonts w:cs="Arial"/>
          <w:sz w:val="22"/>
        </w:rPr>
      </w:pPr>
      <w:r w:rsidRPr="00A2234F">
        <w:rPr>
          <w:rFonts w:cs="Arial"/>
          <w:sz w:val="22"/>
        </w:rPr>
        <w:t xml:space="preserve">V skladu s </w:t>
      </w:r>
      <w:r w:rsidR="003529CF" w:rsidRPr="00A2234F">
        <w:rPr>
          <w:rFonts w:cs="Arial"/>
          <w:sz w:val="22"/>
        </w:rPr>
        <w:t>šestim</w:t>
      </w:r>
      <w:r w:rsidRPr="00A2234F">
        <w:rPr>
          <w:rFonts w:cs="Arial"/>
          <w:sz w:val="22"/>
        </w:rPr>
        <w:t xml:space="preserve"> odstavkom 14. člena Zakona o integri</w:t>
      </w:r>
      <w:r w:rsidR="00B957BE" w:rsidRPr="00A2234F">
        <w:rPr>
          <w:rFonts w:cs="Arial"/>
          <w:sz w:val="22"/>
        </w:rPr>
        <w:t>teti in preprečevanju korupcije</w:t>
      </w:r>
      <w:r w:rsidR="001C5AE3" w:rsidRPr="00A2234F">
        <w:rPr>
          <w:rFonts w:cs="Arial"/>
          <w:sz w:val="22"/>
        </w:rPr>
        <w:t xml:space="preserve"> </w:t>
      </w:r>
      <w:r w:rsidR="005A653F" w:rsidRPr="00A2234F">
        <w:rPr>
          <w:rFonts w:cs="Arial"/>
          <w:sz w:val="22"/>
        </w:rPr>
        <w:t>(</w:t>
      </w:r>
      <w:r w:rsidR="001C5AE3" w:rsidRPr="00A2234F">
        <w:rPr>
          <w:rFonts w:cs="Arial"/>
          <w:sz w:val="22"/>
        </w:rPr>
        <w:t>U</w:t>
      </w:r>
      <w:r w:rsidR="005A653F" w:rsidRPr="00A2234F">
        <w:rPr>
          <w:rFonts w:cs="Arial"/>
          <w:sz w:val="22"/>
        </w:rPr>
        <w:t xml:space="preserve">radni list RS, št. 69/11-UPB2; v nadaljevanju </w:t>
      </w:r>
      <w:proofErr w:type="spellStart"/>
      <w:r w:rsidR="005A653F" w:rsidRPr="00A2234F">
        <w:rPr>
          <w:rFonts w:cs="Arial"/>
          <w:sz w:val="22"/>
        </w:rPr>
        <w:t>ZIntPK</w:t>
      </w:r>
      <w:proofErr w:type="spellEnd"/>
      <w:r w:rsidR="001C5AE3" w:rsidRPr="00A2234F">
        <w:rPr>
          <w:rFonts w:cs="Arial"/>
          <w:sz w:val="22"/>
        </w:rPr>
        <w:t>)</w:t>
      </w:r>
      <w:r w:rsidRPr="00A2234F">
        <w:rPr>
          <w:rFonts w:cs="Arial"/>
          <w:sz w:val="22"/>
        </w:rPr>
        <w:t xml:space="preserve"> </w:t>
      </w:r>
      <w:r w:rsidR="001F2C54" w:rsidRPr="00A2234F">
        <w:rPr>
          <w:rFonts w:cs="Arial"/>
          <w:sz w:val="22"/>
        </w:rPr>
        <w:t xml:space="preserve">je dolžan </w:t>
      </w:r>
      <w:r w:rsidRPr="00A2234F">
        <w:rPr>
          <w:rFonts w:cs="Arial"/>
          <w:sz w:val="22"/>
        </w:rPr>
        <w:t xml:space="preserve">izbrani ponudnik </w:t>
      </w:r>
      <w:r w:rsidR="00D946D9" w:rsidRPr="00A2234F">
        <w:rPr>
          <w:rFonts w:cs="Arial"/>
          <w:sz w:val="22"/>
        </w:rPr>
        <w:t>na poziv</w:t>
      </w:r>
      <w:r w:rsidR="00F90F84" w:rsidRPr="00A2234F">
        <w:rPr>
          <w:rFonts w:cs="Arial"/>
          <w:sz w:val="22"/>
        </w:rPr>
        <w:t xml:space="preserve"> naročnika</w:t>
      </w:r>
      <w:r w:rsidR="00D946D9" w:rsidRPr="00A2234F">
        <w:rPr>
          <w:rFonts w:cs="Arial"/>
          <w:sz w:val="22"/>
        </w:rPr>
        <w:t>,</w:t>
      </w:r>
      <w:r w:rsidRPr="00A2234F">
        <w:rPr>
          <w:rFonts w:cs="Arial"/>
          <w:sz w:val="22"/>
        </w:rPr>
        <w:t xml:space="preserve"> pred podpisom</w:t>
      </w:r>
      <w:r w:rsidR="005F29EE">
        <w:rPr>
          <w:rFonts w:cs="Arial"/>
          <w:sz w:val="22"/>
        </w:rPr>
        <w:t xml:space="preserve"> </w:t>
      </w:r>
      <w:r w:rsidR="009065B6">
        <w:rPr>
          <w:rFonts w:cs="Arial"/>
          <w:sz w:val="22"/>
        </w:rPr>
        <w:t>pogodbe</w:t>
      </w:r>
      <w:r w:rsidRPr="00A2234F">
        <w:rPr>
          <w:rFonts w:cs="Arial"/>
          <w:sz w:val="22"/>
        </w:rPr>
        <w:t xml:space="preserve">, predložiti izjavo ali podatke o udeležbi fizičnih in pravnih oseb v lastništvu kandidata, vključno </w:t>
      </w:r>
      <w:r w:rsidR="0008140E" w:rsidRPr="00A2234F">
        <w:rPr>
          <w:rFonts w:cs="Arial"/>
          <w:sz w:val="22"/>
        </w:rPr>
        <w:t xml:space="preserve">z udeležbo tihih družbenikov </w:t>
      </w:r>
      <w:r w:rsidRPr="00A2234F">
        <w:rPr>
          <w:rFonts w:cs="Arial"/>
          <w:sz w:val="22"/>
        </w:rPr>
        <w:t>v ter o gospodarskih subjektih</w:t>
      </w:r>
      <w:r w:rsidR="00EF2AFB" w:rsidRPr="00A2234F">
        <w:rPr>
          <w:rFonts w:cs="Arial"/>
          <w:sz w:val="22"/>
        </w:rPr>
        <w:t>, za</w:t>
      </w:r>
      <w:r w:rsidRPr="00A2234F">
        <w:rPr>
          <w:rFonts w:cs="Arial"/>
          <w:sz w:val="22"/>
        </w:rPr>
        <w:t xml:space="preserve"> katere se glede na določbe zakona, ki ureja gospodarske družbe, šteje, da so povezane družbe s kandidatom. Če bo ponudnik predložil lažno izjavo oziroma bo dal neresnične podatke o navedenih dejstvih, bo to imelo za posledico ničnost </w:t>
      </w:r>
      <w:r w:rsidR="009065B6">
        <w:rPr>
          <w:rFonts w:cs="Arial"/>
          <w:sz w:val="22"/>
        </w:rPr>
        <w:t>pogodbe</w:t>
      </w:r>
      <w:r w:rsidR="001C5AE3" w:rsidRPr="00A2234F">
        <w:rPr>
          <w:rFonts w:cs="Arial"/>
          <w:sz w:val="22"/>
        </w:rPr>
        <w:t>.</w:t>
      </w:r>
    </w:p>
    <w:p w14:paraId="600644E7" w14:textId="77777777" w:rsidR="005A653F" w:rsidRPr="00A2234F" w:rsidRDefault="005A653F" w:rsidP="008B6487">
      <w:pPr>
        <w:rPr>
          <w:rFonts w:cs="Arial"/>
          <w:sz w:val="22"/>
        </w:rPr>
      </w:pPr>
    </w:p>
    <w:p w14:paraId="189C6CCA" w14:textId="18A78101" w:rsidR="00975E5C" w:rsidRPr="00A2234F" w:rsidRDefault="00AA1198" w:rsidP="008B6487">
      <w:pPr>
        <w:rPr>
          <w:rFonts w:cs="Arial"/>
          <w:sz w:val="22"/>
        </w:rPr>
      </w:pPr>
      <w:r w:rsidRPr="00A2234F">
        <w:rPr>
          <w:rFonts w:cs="Arial"/>
          <w:sz w:val="22"/>
        </w:rPr>
        <w:t>Izbrani ponudnik</w:t>
      </w:r>
      <w:r w:rsidR="00F83624" w:rsidRPr="00A2234F">
        <w:rPr>
          <w:rFonts w:cs="Arial"/>
          <w:sz w:val="22"/>
        </w:rPr>
        <w:t xml:space="preserve"> m</w:t>
      </w:r>
      <w:r w:rsidRPr="00A2234F">
        <w:rPr>
          <w:rFonts w:cs="Arial"/>
          <w:sz w:val="22"/>
        </w:rPr>
        <w:t xml:space="preserve">ora </w:t>
      </w:r>
      <w:r w:rsidR="00666119" w:rsidRPr="00A2234F">
        <w:rPr>
          <w:rFonts w:cs="Arial"/>
          <w:sz w:val="22"/>
        </w:rPr>
        <w:t>podpisati in vrniti naročniku</w:t>
      </w:r>
      <w:r w:rsidR="007938E6">
        <w:rPr>
          <w:rFonts w:cs="Arial"/>
          <w:sz w:val="22"/>
        </w:rPr>
        <w:t xml:space="preserve"> </w:t>
      </w:r>
      <w:r w:rsidR="009065B6">
        <w:rPr>
          <w:rFonts w:cs="Arial"/>
          <w:sz w:val="22"/>
        </w:rPr>
        <w:t>pogodbo</w:t>
      </w:r>
      <w:r w:rsidR="007938E6">
        <w:rPr>
          <w:rFonts w:cs="Arial"/>
          <w:sz w:val="22"/>
        </w:rPr>
        <w:t xml:space="preserve"> </w:t>
      </w:r>
      <w:r w:rsidR="00666119" w:rsidRPr="00A2234F">
        <w:rPr>
          <w:rFonts w:cs="Arial"/>
          <w:sz w:val="22"/>
        </w:rPr>
        <w:t xml:space="preserve">v roku </w:t>
      </w:r>
      <w:r w:rsidR="00AD2C20" w:rsidRPr="00A2234F">
        <w:rPr>
          <w:rFonts w:cs="Arial"/>
          <w:sz w:val="22"/>
        </w:rPr>
        <w:t>pet (5)</w:t>
      </w:r>
      <w:r w:rsidR="00B018EC" w:rsidRPr="00A2234F">
        <w:rPr>
          <w:rFonts w:cs="Arial"/>
          <w:sz w:val="22"/>
        </w:rPr>
        <w:t xml:space="preserve"> delovnih</w:t>
      </w:r>
      <w:r w:rsidR="00666119" w:rsidRPr="00A2234F">
        <w:rPr>
          <w:rFonts w:cs="Arial"/>
          <w:sz w:val="22"/>
        </w:rPr>
        <w:t xml:space="preserve"> dni po prejemu</w:t>
      </w:r>
      <w:r w:rsidR="007938E6">
        <w:rPr>
          <w:rFonts w:cs="Arial"/>
          <w:sz w:val="22"/>
        </w:rPr>
        <w:t xml:space="preserve"> le-te.</w:t>
      </w:r>
      <w:r w:rsidR="00B82EDB">
        <w:rPr>
          <w:rFonts w:cs="Arial"/>
          <w:sz w:val="22"/>
        </w:rPr>
        <w:t xml:space="preserve"> </w:t>
      </w:r>
      <w:r w:rsidR="009065B6">
        <w:rPr>
          <w:rFonts w:cs="Arial"/>
          <w:sz w:val="22"/>
        </w:rPr>
        <w:t>Pogodba</w:t>
      </w:r>
      <w:r w:rsidR="007938E6">
        <w:rPr>
          <w:rFonts w:cs="Arial"/>
          <w:sz w:val="22"/>
        </w:rPr>
        <w:t xml:space="preserve"> </w:t>
      </w:r>
      <w:r w:rsidR="003E406E" w:rsidRPr="00A2234F">
        <w:rPr>
          <w:rFonts w:cs="Arial"/>
          <w:sz w:val="22"/>
        </w:rPr>
        <w:t xml:space="preserve"> </w:t>
      </w:r>
      <w:r w:rsidR="00975E5C" w:rsidRPr="00A2234F">
        <w:rPr>
          <w:rFonts w:cs="Arial"/>
          <w:sz w:val="22"/>
        </w:rPr>
        <w:t>se bo pred podpisom vsebinsko p</w:t>
      </w:r>
      <w:r w:rsidR="009B05B7" w:rsidRPr="00A2234F">
        <w:rPr>
          <w:rFonts w:cs="Arial"/>
          <w:sz w:val="22"/>
        </w:rPr>
        <w:t>rilagodil</w:t>
      </w:r>
      <w:r w:rsidR="000C3C6C">
        <w:rPr>
          <w:rFonts w:cs="Arial"/>
          <w:sz w:val="22"/>
        </w:rPr>
        <w:t>a</w:t>
      </w:r>
      <w:r w:rsidR="007938E6">
        <w:rPr>
          <w:rFonts w:cs="Arial"/>
          <w:sz w:val="22"/>
        </w:rPr>
        <w:t xml:space="preserve"> </w:t>
      </w:r>
      <w:r w:rsidR="009B05B7" w:rsidRPr="00A2234F">
        <w:rPr>
          <w:rFonts w:cs="Arial"/>
          <w:sz w:val="22"/>
        </w:rPr>
        <w:t>glede na to, ali bo izbrani ponudnik predložil skupno ponudbo, prijavil</w:t>
      </w:r>
      <w:r w:rsidR="00975E5C" w:rsidRPr="00A2234F">
        <w:rPr>
          <w:rFonts w:cs="Arial"/>
          <w:sz w:val="22"/>
        </w:rPr>
        <w:t xml:space="preserve"> sodelo</w:t>
      </w:r>
      <w:r w:rsidR="00B018EC" w:rsidRPr="00A2234F">
        <w:rPr>
          <w:rFonts w:cs="Arial"/>
          <w:sz w:val="22"/>
        </w:rPr>
        <w:t>vanje podizvajalcev in podobno</w:t>
      </w:r>
      <w:r w:rsidR="00BE7D5A">
        <w:rPr>
          <w:rFonts w:cs="Arial"/>
          <w:sz w:val="22"/>
        </w:rPr>
        <w:t>.</w:t>
      </w:r>
    </w:p>
    <w:p w14:paraId="0E89A740" w14:textId="77777777" w:rsidR="006F246F" w:rsidRPr="00A2234F" w:rsidRDefault="006F246F" w:rsidP="008B6487">
      <w:pPr>
        <w:rPr>
          <w:rFonts w:cs="Arial"/>
          <w:sz w:val="22"/>
        </w:rPr>
      </w:pPr>
    </w:p>
    <w:p w14:paraId="53A16980" w14:textId="1DD7D2EF" w:rsidR="00F83624" w:rsidRDefault="0077559D" w:rsidP="00F83624">
      <w:pPr>
        <w:spacing w:line="0" w:lineRule="atLeast"/>
        <w:rPr>
          <w:rFonts w:cs="Arial"/>
          <w:sz w:val="22"/>
        </w:rPr>
      </w:pPr>
      <w:r w:rsidRPr="00A2234F">
        <w:rPr>
          <w:rFonts w:cs="Arial"/>
          <w:sz w:val="22"/>
        </w:rPr>
        <w:t xml:space="preserve">S podpisom ESPD </w:t>
      </w:r>
      <w:r w:rsidR="006F246F" w:rsidRPr="00A2234F">
        <w:rPr>
          <w:rFonts w:cs="Arial"/>
          <w:sz w:val="22"/>
        </w:rPr>
        <w:t>obrazca</w:t>
      </w:r>
      <w:r w:rsidR="00F83624" w:rsidRPr="00A2234F">
        <w:rPr>
          <w:rFonts w:cs="Arial"/>
          <w:sz w:val="22"/>
        </w:rPr>
        <w:t xml:space="preserve"> (</w:t>
      </w:r>
      <w:r w:rsidRPr="00A2234F">
        <w:rPr>
          <w:rFonts w:cs="Arial"/>
          <w:sz w:val="22"/>
        </w:rPr>
        <w:t>ponudnik</w:t>
      </w:r>
      <w:r w:rsidR="00F83624" w:rsidRPr="00A2234F">
        <w:rPr>
          <w:rFonts w:cs="Arial"/>
          <w:sz w:val="22"/>
        </w:rPr>
        <w:t xml:space="preserve"> in partnerji</w:t>
      </w:r>
      <w:r w:rsidR="00F83624" w:rsidRPr="00A2234F">
        <w:rPr>
          <w:rFonts w:cs="Arial"/>
          <w:sz w:val="22"/>
          <w:lang w:eastAsia="zh-CN"/>
        </w:rPr>
        <w:t xml:space="preserve">), podizvajalci pa s podpisom obrazca Podatki in izjava podizvajalca </w:t>
      </w:r>
      <w:r w:rsidR="00F83624" w:rsidRPr="00A2234F">
        <w:rPr>
          <w:rFonts w:cs="Arial"/>
          <w:sz w:val="22"/>
        </w:rPr>
        <w:t xml:space="preserve">potrdijo, da sprejemajo vsebino </w:t>
      </w:r>
      <w:r w:rsidR="009D78E5" w:rsidRPr="00A2234F">
        <w:rPr>
          <w:rFonts w:cs="Arial"/>
          <w:sz w:val="22"/>
        </w:rPr>
        <w:t>v</w:t>
      </w:r>
      <w:r w:rsidR="00F83624" w:rsidRPr="00A2234F">
        <w:rPr>
          <w:rFonts w:cs="Arial"/>
          <w:sz w:val="22"/>
        </w:rPr>
        <w:t>zorca</w:t>
      </w:r>
      <w:r w:rsidR="007938E6">
        <w:rPr>
          <w:rFonts w:cs="Arial"/>
          <w:sz w:val="22"/>
        </w:rPr>
        <w:t xml:space="preserve"> </w:t>
      </w:r>
      <w:r w:rsidR="009065B6">
        <w:rPr>
          <w:rFonts w:cs="Arial"/>
          <w:sz w:val="22"/>
        </w:rPr>
        <w:t>Pogodbe</w:t>
      </w:r>
      <w:r w:rsidR="00B5331E">
        <w:rPr>
          <w:rFonts w:cs="Arial"/>
          <w:sz w:val="22"/>
        </w:rPr>
        <w:t xml:space="preserve"> št. AVT</w:t>
      </w:r>
      <w:r w:rsidR="00231E52">
        <w:rPr>
          <w:rFonts w:cs="Arial"/>
          <w:sz w:val="22"/>
        </w:rPr>
        <w:t>_1</w:t>
      </w:r>
      <w:r w:rsidR="00B5331E">
        <w:rPr>
          <w:rFonts w:cs="Arial"/>
          <w:sz w:val="22"/>
        </w:rPr>
        <w:t xml:space="preserve"> 202</w:t>
      </w:r>
      <w:r w:rsidR="004F7E31">
        <w:rPr>
          <w:rFonts w:cs="Arial"/>
          <w:sz w:val="22"/>
        </w:rPr>
        <w:t>4</w:t>
      </w:r>
      <w:r w:rsidR="00F83624" w:rsidRPr="00A2234F">
        <w:rPr>
          <w:rFonts w:cs="Arial"/>
          <w:sz w:val="22"/>
        </w:rPr>
        <w:t>.</w:t>
      </w:r>
    </w:p>
    <w:p w14:paraId="2F5BB015" w14:textId="042CD50A" w:rsidR="008B6487" w:rsidRPr="00A2234F" w:rsidRDefault="005940DD" w:rsidP="00772713">
      <w:pPr>
        <w:pStyle w:val="Naslov1"/>
        <w:ind w:left="426"/>
        <w:rPr>
          <w:rFonts w:cs="Arial"/>
          <w:sz w:val="22"/>
          <w:szCs w:val="22"/>
        </w:rPr>
      </w:pPr>
      <w:bookmarkStart w:id="235" w:name="_Toc336851764"/>
      <w:bookmarkStart w:id="236" w:name="_Toc336851812"/>
      <w:r w:rsidRPr="00A2234F">
        <w:rPr>
          <w:rFonts w:cs="Arial"/>
          <w:sz w:val="22"/>
          <w:szCs w:val="22"/>
        </w:rPr>
        <w:t xml:space="preserve">    </w:t>
      </w:r>
      <w:bookmarkStart w:id="237" w:name="_Toc173134939"/>
      <w:r w:rsidR="008B6487" w:rsidRPr="00A2234F">
        <w:rPr>
          <w:rFonts w:cs="Arial"/>
          <w:sz w:val="22"/>
          <w:szCs w:val="22"/>
        </w:rPr>
        <w:t>pravno varstvo</w:t>
      </w:r>
      <w:bookmarkEnd w:id="235"/>
      <w:bookmarkEnd w:id="236"/>
      <w:bookmarkEnd w:id="237"/>
    </w:p>
    <w:p w14:paraId="6B7EEAAC" w14:textId="77777777" w:rsidR="00DE46A9" w:rsidRPr="00A2234F" w:rsidRDefault="00DE46A9" w:rsidP="00DE46A9">
      <w:pPr>
        <w:rPr>
          <w:rFonts w:cs="Arial"/>
          <w:sz w:val="22"/>
        </w:rPr>
      </w:pPr>
      <w:r w:rsidRPr="00A2234F">
        <w:rPr>
          <w:rFonts w:cs="Arial"/>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7EFDA88A" w14:textId="77777777" w:rsidR="00DE46A9" w:rsidRPr="00A2234F" w:rsidRDefault="00DE46A9" w:rsidP="00DE46A9">
      <w:pPr>
        <w:rPr>
          <w:rFonts w:cs="Arial"/>
          <w:sz w:val="22"/>
        </w:rPr>
      </w:pPr>
    </w:p>
    <w:p w14:paraId="002236CF" w14:textId="582A2F4D" w:rsidR="00AD0D02" w:rsidRPr="00A2234F" w:rsidRDefault="00DE46A9" w:rsidP="00E471B8">
      <w:pPr>
        <w:rPr>
          <w:rFonts w:cs="Arial"/>
          <w:sz w:val="22"/>
        </w:rPr>
      </w:pPr>
      <w:r w:rsidRPr="00A2234F">
        <w:rPr>
          <w:rFonts w:cs="Arial"/>
          <w:sz w:val="22"/>
        </w:rPr>
        <w:t xml:space="preserve">Takso v višini 4.000 </w:t>
      </w:r>
      <w:r w:rsidR="00473A69">
        <w:rPr>
          <w:rFonts w:cs="Arial"/>
          <w:sz w:val="22"/>
        </w:rPr>
        <w:t>EUR</w:t>
      </w:r>
      <w:r w:rsidRPr="00A2234F">
        <w:rPr>
          <w:rFonts w:cs="Arial"/>
          <w:sz w:val="22"/>
        </w:rPr>
        <w:t xml:space="preserve"> mora vlagatelj plačati na transakcijski račun Ministrstva za finance, številka SI56 0110 0100 0358 802, odprt pri Banki Slovenije, Slovenska 35, 1505 Ljubljana, </w:t>
      </w:r>
      <w:r w:rsidRPr="00A2234F">
        <w:rPr>
          <w:rFonts w:cs="Arial"/>
          <w:sz w:val="22"/>
        </w:rPr>
        <w:lastRenderedPageBreak/>
        <w:t>Slovenija, SWIFT KODA: BSLJSI2X; IBAN:SI56011001000358802.</w:t>
      </w:r>
      <w:r w:rsidR="00E471B8">
        <w:rPr>
          <w:rFonts w:cs="Arial"/>
          <w:sz w:val="22"/>
        </w:rPr>
        <w:t xml:space="preserve"> </w:t>
      </w:r>
      <w:r w:rsidR="00AD0D02" w:rsidRPr="00A2234F">
        <w:rPr>
          <w:rFonts w:cs="Arial"/>
          <w:sz w:val="22"/>
        </w:rPr>
        <w:t xml:space="preserve">Zahtevek za revizijo mora biti vložen preko portala </w:t>
      </w:r>
      <w:proofErr w:type="spellStart"/>
      <w:r w:rsidR="00AD0D02" w:rsidRPr="00A2234F">
        <w:rPr>
          <w:rFonts w:cs="Arial"/>
          <w:sz w:val="22"/>
        </w:rPr>
        <w:t>eRevizija</w:t>
      </w:r>
      <w:proofErr w:type="spellEnd"/>
      <w:r w:rsidR="00AD0D02" w:rsidRPr="00A2234F">
        <w:rPr>
          <w:rFonts w:cs="Arial"/>
          <w:sz w:val="22"/>
        </w:rPr>
        <w:t xml:space="preserve">: </w:t>
      </w:r>
      <w:hyperlink r:id="rId20" w:history="1">
        <w:r w:rsidR="00AD0D02" w:rsidRPr="00A2234F">
          <w:rPr>
            <w:rFonts w:cs="Arial"/>
            <w:sz w:val="22"/>
          </w:rPr>
          <w:t>https://www.portalerevizija.si</w:t>
        </w:r>
      </w:hyperlink>
      <w:r w:rsidR="00AD0D02" w:rsidRPr="00A2234F">
        <w:rPr>
          <w:rFonts w:cs="Arial"/>
          <w:sz w:val="22"/>
        </w:rPr>
        <w:t xml:space="preserve">  v skladu s Pravilnikom o portalu </w:t>
      </w:r>
      <w:proofErr w:type="spellStart"/>
      <w:r w:rsidR="00AD0D02" w:rsidRPr="00A2234F">
        <w:rPr>
          <w:rFonts w:cs="Arial"/>
          <w:sz w:val="22"/>
        </w:rPr>
        <w:t>eRevizija</w:t>
      </w:r>
      <w:proofErr w:type="spellEnd"/>
      <w:r w:rsidR="00AD0D02" w:rsidRPr="00A2234F">
        <w:rPr>
          <w:rFonts w:cs="Arial"/>
          <w:sz w:val="22"/>
        </w:rPr>
        <w:t xml:space="preserve"> za izmenjavo informacij in dokumentov v </w:t>
      </w:r>
      <w:proofErr w:type="spellStart"/>
      <w:r w:rsidR="00AD0D02" w:rsidRPr="00A2234F">
        <w:rPr>
          <w:rFonts w:cs="Arial"/>
          <w:sz w:val="22"/>
        </w:rPr>
        <w:t>predrevizijskem</w:t>
      </w:r>
      <w:proofErr w:type="spellEnd"/>
      <w:r w:rsidR="00AD0D02" w:rsidRPr="00A2234F">
        <w:rPr>
          <w:rFonts w:cs="Arial"/>
          <w:sz w:val="22"/>
        </w:rPr>
        <w:t>, revizijskem in pritožbenem postopku (Uradni list RS, št. </w:t>
      </w:r>
      <w:hyperlink r:id="rId21" w:tgtFrame="_blank" w:tooltip="Pravilnik o portalu eRevizija za izmenjavo informacij in dokumentov v predrevizijskem, revizijskem in pritožbenem postopku" w:history="1">
        <w:r w:rsidR="00AD0D02" w:rsidRPr="00A2234F">
          <w:rPr>
            <w:rFonts w:cs="Arial"/>
            <w:sz w:val="22"/>
          </w:rPr>
          <w:t>32/19</w:t>
        </w:r>
      </w:hyperlink>
      <w:r w:rsidR="00AD0D02" w:rsidRPr="00A2234F">
        <w:rPr>
          <w:rFonts w:cs="Arial"/>
          <w:sz w:val="22"/>
        </w:rPr>
        <w:t> in </w:t>
      </w:r>
      <w:hyperlink r:id="rId22" w:tgtFrame="_blank" w:tooltip="Pravilnik o spremembah in dopolnitvi Pravilnika o portalu eRevizija za izmenjavo informacij in dokumentov v predrevizijskem, revizijskem in pritožbenem postopku" w:history="1">
        <w:r w:rsidR="00AD0D02" w:rsidRPr="00A2234F">
          <w:rPr>
            <w:rFonts w:cs="Arial"/>
            <w:sz w:val="22"/>
          </w:rPr>
          <w:t>67/20</w:t>
        </w:r>
      </w:hyperlink>
      <w:r w:rsidR="00AD0D02" w:rsidRPr="00A2234F">
        <w:rPr>
          <w:rFonts w:cs="Arial"/>
          <w:sz w:val="22"/>
        </w:rPr>
        <w:t>).</w:t>
      </w:r>
    </w:p>
    <w:p w14:paraId="227FE006" w14:textId="77777777" w:rsidR="00F90F84" w:rsidRPr="00A2234F" w:rsidRDefault="00F90F84" w:rsidP="00140271">
      <w:pPr>
        <w:rPr>
          <w:rFonts w:cs="Arial"/>
          <w:sz w:val="22"/>
        </w:rPr>
      </w:pPr>
    </w:p>
    <w:p w14:paraId="1EC1FC5B" w14:textId="30108D60" w:rsidR="00F90F84" w:rsidRPr="00A2234F" w:rsidRDefault="00F90F84" w:rsidP="00140271">
      <w:pPr>
        <w:rPr>
          <w:rFonts w:cs="Arial"/>
          <w:b/>
          <w:sz w:val="22"/>
        </w:rPr>
      </w:pP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Pr="00A2234F">
        <w:rPr>
          <w:rFonts w:cs="Arial"/>
          <w:sz w:val="22"/>
        </w:rPr>
        <w:tab/>
      </w:r>
      <w:r w:rsidR="00584E58" w:rsidRPr="00A2234F">
        <w:rPr>
          <w:rFonts w:cs="Arial"/>
          <w:sz w:val="22"/>
        </w:rPr>
        <w:t xml:space="preserve">                 </w:t>
      </w:r>
      <w:r w:rsidR="00AD2C20" w:rsidRPr="00A2234F">
        <w:rPr>
          <w:rFonts w:cs="Arial"/>
          <w:b/>
          <w:sz w:val="22"/>
        </w:rPr>
        <w:t>Slovenski državni gozdovi</w:t>
      </w:r>
      <w:r w:rsidR="00002B03" w:rsidRPr="00A2234F">
        <w:rPr>
          <w:rFonts w:cs="Arial"/>
          <w:b/>
          <w:sz w:val="22"/>
        </w:rPr>
        <w:t>,</w:t>
      </w:r>
      <w:r w:rsidR="00AD2C20" w:rsidRPr="00A2234F">
        <w:rPr>
          <w:rFonts w:cs="Arial"/>
          <w:b/>
          <w:sz w:val="22"/>
        </w:rPr>
        <w:t xml:space="preserve"> d.o.o.</w:t>
      </w:r>
    </w:p>
    <w:sectPr w:rsidR="00F90F84" w:rsidRPr="00A2234F" w:rsidSect="00AF6718">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74A52D" w14:textId="77777777" w:rsidR="00ED2DAF" w:rsidRDefault="00ED2DAF" w:rsidP="00107834">
      <w:pPr>
        <w:spacing w:line="240" w:lineRule="auto"/>
      </w:pPr>
      <w:r>
        <w:separator/>
      </w:r>
    </w:p>
  </w:endnote>
  <w:endnote w:type="continuationSeparator" w:id="0">
    <w:p w14:paraId="659B14E5" w14:textId="77777777" w:rsidR="00ED2DAF" w:rsidRDefault="00ED2DAF"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OpenSymbol">
    <w:altName w:val="Courier New"/>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40FE93" w14:textId="55E06C1F" w:rsidR="00A2234F" w:rsidRPr="00AC730B" w:rsidRDefault="006F65D1" w:rsidP="00887C43">
    <w:pPr>
      <w:pStyle w:val="Noga"/>
      <w:pBdr>
        <w:top w:val="single" w:sz="4" w:space="1" w:color="auto"/>
      </w:pBdr>
      <w:rPr>
        <w:rFonts w:cs="Arial"/>
        <w:sz w:val="16"/>
        <w:szCs w:val="16"/>
      </w:rPr>
    </w:pPr>
    <w:r>
      <w:rPr>
        <w:rFonts w:cs="Arial"/>
        <w:sz w:val="16"/>
        <w:szCs w:val="16"/>
      </w:rPr>
      <w:t>AVT</w:t>
    </w:r>
    <w:r w:rsidR="0014049E">
      <w:rPr>
        <w:rFonts w:cs="Arial"/>
        <w:sz w:val="16"/>
        <w:szCs w:val="16"/>
      </w:rPr>
      <w:t>_1</w:t>
    </w:r>
    <w:r>
      <w:rPr>
        <w:rFonts w:cs="Arial"/>
        <w:sz w:val="16"/>
        <w:szCs w:val="16"/>
      </w:rPr>
      <w:t xml:space="preserve"> </w:t>
    </w:r>
    <w:r w:rsidR="00555878">
      <w:rPr>
        <w:rFonts w:cs="Arial"/>
        <w:sz w:val="16"/>
        <w:szCs w:val="16"/>
      </w:rPr>
      <w:t>202</w:t>
    </w:r>
    <w:r w:rsidR="005A2F24">
      <w:rPr>
        <w:rFonts w:cs="Arial"/>
        <w:sz w:val="16"/>
        <w:szCs w:val="16"/>
      </w:rPr>
      <w:t>4</w:t>
    </w:r>
  </w:p>
  <w:p w14:paraId="7F73345A" w14:textId="6AEFF1C7" w:rsidR="00A2234F" w:rsidRPr="00831D98" w:rsidRDefault="00A2234F"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4C917" w14:textId="56EEDF8E" w:rsidR="00A2234F" w:rsidRPr="00AC730B" w:rsidRDefault="006F65D1" w:rsidP="00887C43">
    <w:pPr>
      <w:pStyle w:val="Noga"/>
      <w:pBdr>
        <w:top w:val="single" w:sz="4" w:space="1" w:color="auto"/>
      </w:pBdr>
      <w:rPr>
        <w:rFonts w:cs="Arial"/>
        <w:sz w:val="16"/>
        <w:szCs w:val="16"/>
      </w:rPr>
    </w:pPr>
    <w:r>
      <w:rPr>
        <w:rFonts w:cs="Arial"/>
        <w:sz w:val="16"/>
        <w:szCs w:val="16"/>
      </w:rPr>
      <w:t xml:space="preserve"> AVT</w:t>
    </w:r>
    <w:r w:rsidR="0014049E">
      <w:rPr>
        <w:rFonts w:cs="Arial"/>
        <w:sz w:val="16"/>
        <w:szCs w:val="16"/>
      </w:rPr>
      <w:t>_1</w:t>
    </w:r>
    <w:r>
      <w:rPr>
        <w:rFonts w:cs="Arial"/>
        <w:sz w:val="16"/>
        <w:szCs w:val="16"/>
      </w:rPr>
      <w:t xml:space="preserve"> </w:t>
    </w:r>
    <w:r w:rsidR="00A2234F" w:rsidRPr="00AC730B">
      <w:rPr>
        <w:rFonts w:cs="Arial"/>
        <w:sz w:val="16"/>
        <w:szCs w:val="16"/>
      </w:rPr>
      <w:t>202</w:t>
    </w:r>
    <w:r w:rsidR="00A870B3">
      <w:rPr>
        <w:rFonts w:cs="Arial"/>
        <w:sz w:val="16"/>
        <w:szCs w:val="16"/>
      </w:rPr>
      <w:t>4</w:t>
    </w:r>
  </w:p>
  <w:p w14:paraId="5A935687" w14:textId="77777777" w:rsidR="00A2234F" w:rsidRPr="00831D98" w:rsidRDefault="00A2234F"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16AFC" w14:textId="77777777" w:rsidR="00ED2DAF" w:rsidRDefault="00ED2DAF" w:rsidP="00107834">
      <w:pPr>
        <w:spacing w:line="240" w:lineRule="auto"/>
      </w:pPr>
      <w:r>
        <w:separator/>
      </w:r>
    </w:p>
  </w:footnote>
  <w:footnote w:type="continuationSeparator" w:id="0">
    <w:p w14:paraId="1029F1E2" w14:textId="77777777" w:rsidR="00ED2DAF" w:rsidRDefault="00ED2DAF" w:rsidP="00107834">
      <w:pPr>
        <w:spacing w:line="240" w:lineRule="auto"/>
      </w:pPr>
      <w:r>
        <w:continuationSeparator/>
      </w:r>
    </w:p>
  </w:footnote>
  <w:footnote w:id="1">
    <w:p w14:paraId="46E63820" w14:textId="77777777" w:rsidR="00081896" w:rsidRDefault="00081896" w:rsidP="000818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CB071B" w14:textId="43DC8E52" w:rsidR="009B48AB" w:rsidRDefault="009B48AB" w:rsidP="00BB1E26">
    <w:pPr>
      <w:pStyle w:val="Glava"/>
    </w:pPr>
  </w:p>
  <w:p w14:paraId="7F4CAED6" w14:textId="3BDC39C9" w:rsidR="009B48AB" w:rsidRDefault="009B48AB" w:rsidP="00BB1E26">
    <w:pPr>
      <w:pStyle w:val="Glava"/>
    </w:pPr>
  </w:p>
  <w:p w14:paraId="0AA1992F" w14:textId="77777777" w:rsidR="009B48AB" w:rsidRDefault="009B48AB" w:rsidP="00BB1E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0000007"/>
    <w:multiLevelType w:val="multilevel"/>
    <w:tmpl w:val="834691AE"/>
    <w:name w:val="WWNum7"/>
    <w:lvl w:ilvl="0">
      <w:start w:val="1"/>
      <w:numFmt w:val="bullet"/>
      <w:lvlText w:val="-"/>
      <w:lvlJc w:val="left"/>
      <w:pPr>
        <w:tabs>
          <w:tab w:val="num" w:pos="360"/>
        </w:tabs>
        <w:ind w:left="360" w:hanging="360"/>
      </w:pPr>
      <w:rPr>
        <w:rFonts w:ascii="OpenSymbol" w:hAnsi="OpenSymbol" w:cs="OpenSymbol"/>
      </w:rPr>
    </w:lvl>
    <w:lvl w:ilvl="1">
      <w:start w:val="1"/>
      <w:numFmt w:val="decimal"/>
      <w:lvlText w:val="%2."/>
      <w:lvlJc w:val="left"/>
      <w:pPr>
        <w:tabs>
          <w:tab w:val="num" w:pos="1080"/>
        </w:tabs>
        <w:ind w:left="1080" w:hanging="360"/>
      </w:pPr>
      <w:rPr>
        <w:b w:val="0"/>
        <w:bCs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E2E90"/>
    <w:multiLevelType w:val="multilevel"/>
    <w:tmpl w:val="70AAA324"/>
    <w:numStyleLink w:val="Natevanjestevilkami"/>
  </w:abstractNum>
  <w:abstractNum w:abstractNumId="3" w15:restartNumberingAfterBreak="0">
    <w:nsid w:val="047A6999"/>
    <w:multiLevelType w:val="hybridMultilevel"/>
    <w:tmpl w:val="BE6A7CD2"/>
    <w:lvl w:ilvl="0" w:tplc="AD6EEC6C">
      <w:start w:val="1"/>
      <w:numFmt w:val="decimal"/>
      <w:lvlText w:val="%1."/>
      <w:lvlJc w:val="left"/>
      <w:pPr>
        <w:tabs>
          <w:tab w:val="num" w:pos="454"/>
        </w:tabs>
        <w:ind w:left="454" w:hanging="45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8695039"/>
    <w:multiLevelType w:val="hybridMultilevel"/>
    <w:tmpl w:val="C01EDC42"/>
    <w:lvl w:ilvl="0" w:tplc="6180D50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4E1358B"/>
    <w:multiLevelType w:val="hybridMultilevel"/>
    <w:tmpl w:val="1C4C0ED8"/>
    <w:lvl w:ilvl="0" w:tplc="FFFFFFFF">
      <w:start w:val="1"/>
      <w:numFmt w:val="upperLetter"/>
      <w:lvlText w:val="%1)"/>
      <w:lvlJc w:val="left"/>
      <w:pPr>
        <w:ind w:left="644" w:hanging="360"/>
      </w:pPr>
      <w:rPr>
        <w:rFonts w:hint="default"/>
        <w:b/>
        <w:bCs w:val="0"/>
        <w:i w:val="0"/>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65F6D31"/>
    <w:multiLevelType w:val="hybridMultilevel"/>
    <w:tmpl w:val="1C4C0ED8"/>
    <w:lvl w:ilvl="0" w:tplc="F0D263E6">
      <w:start w:val="1"/>
      <w:numFmt w:val="upperLetter"/>
      <w:lvlText w:val="%1)"/>
      <w:lvlJc w:val="left"/>
      <w:pPr>
        <w:ind w:left="644" w:hanging="360"/>
      </w:pPr>
      <w:rPr>
        <w:rFonts w:hint="default"/>
        <w:b/>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D0D1FE7"/>
    <w:multiLevelType w:val="multilevel"/>
    <w:tmpl w:val="2114831E"/>
    <w:numStyleLink w:val="Headings"/>
  </w:abstractNum>
  <w:abstractNum w:abstractNumId="1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4B26FC1"/>
    <w:multiLevelType w:val="hybridMultilevel"/>
    <w:tmpl w:val="1D3841E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C3645B0"/>
    <w:multiLevelType w:val="hybridMultilevel"/>
    <w:tmpl w:val="53A42064"/>
    <w:lvl w:ilvl="0" w:tplc="1CD2084A">
      <w:start w:val="1"/>
      <w:numFmt w:val="decimal"/>
      <w:lvlText w:val="%1."/>
      <w:lvlJc w:val="left"/>
      <w:pPr>
        <w:tabs>
          <w:tab w:val="num" w:pos="397"/>
        </w:tabs>
        <w:ind w:left="397" w:hanging="397"/>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CFC3F32"/>
    <w:multiLevelType w:val="hybridMultilevel"/>
    <w:tmpl w:val="943073C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20"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15:restartNumberingAfterBreak="0">
    <w:nsid w:val="607B22D6"/>
    <w:multiLevelType w:val="hybridMultilevel"/>
    <w:tmpl w:val="3FE6B9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1856750"/>
    <w:multiLevelType w:val="hybridMultilevel"/>
    <w:tmpl w:val="4F70EEE2"/>
    <w:lvl w:ilvl="0" w:tplc="FFFFFFFF">
      <w:start w:val="1"/>
      <w:numFmt w:val="bullet"/>
      <w:lvlText w:val="-"/>
      <w:lvlJc w:val="left"/>
      <w:pPr>
        <w:ind w:left="720" w:hanging="360"/>
      </w:pPr>
      <w:rPr>
        <w:rFonts w:ascii="Arial" w:hAnsi="Arial" w:hint="default"/>
      </w:rPr>
    </w:lvl>
    <w:lvl w:ilvl="1" w:tplc="7306334A">
      <w:start w:val="1"/>
      <w:numFmt w:val="bullet"/>
      <w:lvlText w:val="-"/>
      <w:lvlJc w:val="left"/>
      <w:pPr>
        <w:ind w:left="1440" w:hanging="360"/>
      </w:pPr>
      <w:rPr>
        <w:rFonts w:ascii="Arial" w:hAnsi="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6F5157D5"/>
    <w:multiLevelType w:val="hybridMultilevel"/>
    <w:tmpl w:val="8AE0199E"/>
    <w:lvl w:ilvl="0" w:tplc="ABAC7AFA">
      <w:numFmt w:val="decimal"/>
      <w:lvlText w:val=""/>
      <w:lvlJc w:val="left"/>
    </w:lvl>
    <w:lvl w:ilvl="1" w:tplc="1F100C0A">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31"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240A0F"/>
    <w:multiLevelType w:val="hybridMultilevel"/>
    <w:tmpl w:val="306051C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D807A1C"/>
    <w:multiLevelType w:val="hybridMultilevel"/>
    <w:tmpl w:val="1DA6AA88"/>
    <w:lvl w:ilvl="0" w:tplc="59186682">
      <w:start w:val="1"/>
      <w:numFmt w:val="decimal"/>
      <w:lvlText w:val="%1."/>
      <w:lvlJc w:val="left"/>
      <w:pPr>
        <w:ind w:left="720"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88463588">
    <w:abstractNumId w:val="29"/>
  </w:num>
  <w:num w:numId="2" w16cid:durableId="143859738">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572160643">
    <w:abstractNumId w:val="28"/>
  </w:num>
  <w:num w:numId="4" w16cid:durableId="849952220">
    <w:abstractNumId w:val="19"/>
  </w:num>
  <w:num w:numId="5" w16cid:durableId="1981113350">
    <w:abstractNumId w:val="22"/>
  </w:num>
  <w:num w:numId="6" w16cid:durableId="1920407449">
    <w:abstractNumId w:val="8"/>
  </w:num>
  <w:num w:numId="7" w16cid:durableId="809716237">
    <w:abstractNumId w:val="6"/>
  </w:num>
  <w:num w:numId="8" w16cid:durableId="1628274063">
    <w:abstractNumId w:val="2"/>
  </w:num>
  <w:num w:numId="9" w16cid:durableId="1909262424">
    <w:abstractNumId w:val="20"/>
  </w:num>
  <w:num w:numId="10" w16cid:durableId="1999917344">
    <w:abstractNumId w:val="5"/>
  </w:num>
  <w:num w:numId="11" w16cid:durableId="2108310016">
    <w:abstractNumId w:val="24"/>
  </w:num>
  <w:num w:numId="12" w16cid:durableId="652374750">
    <w:abstractNumId w:val="26"/>
  </w:num>
  <w:num w:numId="13" w16cid:durableId="1002129028">
    <w:abstractNumId w:val="7"/>
  </w:num>
  <w:num w:numId="14" w16cid:durableId="742726735">
    <w:abstractNumId w:val="13"/>
  </w:num>
  <w:num w:numId="15" w16cid:durableId="1044521095">
    <w:abstractNumId w:val="17"/>
  </w:num>
  <w:num w:numId="16" w16cid:durableId="659701640">
    <w:abstractNumId w:val="21"/>
  </w:num>
  <w:num w:numId="17" w16cid:durableId="1574924116">
    <w:abstractNumId w:val="15"/>
  </w:num>
  <w:num w:numId="18" w16cid:durableId="1622491955">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16cid:durableId="1922055955">
    <w:abstractNumId w:val="32"/>
  </w:num>
  <w:num w:numId="20" w16cid:durableId="162744900">
    <w:abstractNumId w:val="33"/>
  </w:num>
  <w:num w:numId="21" w16cid:durableId="1668046911">
    <w:abstractNumId w:val="25"/>
  </w:num>
  <w:num w:numId="22" w16cid:durableId="270433193">
    <w:abstractNumId w:val="18"/>
  </w:num>
  <w:num w:numId="23" w16cid:durableId="1755929197">
    <w:abstractNumId w:val="10"/>
  </w:num>
  <w:num w:numId="24" w16cid:durableId="1541749329">
    <w:abstractNumId w:val="23"/>
  </w:num>
  <w:num w:numId="25" w16cid:durableId="1700426489">
    <w:abstractNumId w:val="9"/>
  </w:num>
  <w:num w:numId="26" w16cid:durableId="1295411439">
    <w:abstractNumId w:val="4"/>
  </w:num>
  <w:num w:numId="27" w16cid:durableId="277421149">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8" w16cid:durableId="1286811440">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9" w16cid:durableId="1227453421">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0" w16cid:durableId="1742944653">
    <w:abstractNumId w:val="11"/>
  </w:num>
  <w:num w:numId="31" w16cid:durableId="540093131">
    <w:abstractNumId w:val="31"/>
  </w:num>
  <w:num w:numId="32" w16cid:durableId="739475385">
    <w:abstractNumId w:val="30"/>
  </w:num>
  <w:num w:numId="33" w16cid:durableId="695929828">
    <w:abstractNumId w:val="27"/>
  </w:num>
  <w:num w:numId="34" w16cid:durableId="1572809181">
    <w:abstractNumId w:val="16"/>
  </w:num>
  <w:num w:numId="35" w16cid:durableId="1376198254">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6" w16cid:durableId="2078238982">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7" w16cid:durableId="558975914">
    <w:abstractNumId w:val="12"/>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8" w16cid:durableId="723675083">
    <w:abstractNumId w:val="14"/>
  </w:num>
  <w:num w:numId="39" w16cid:durableId="818765692">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attachedTemplate r:id="rId1"/>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C4"/>
    <w:rsid w:val="00001768"/>
    <w:rsid w:val="00001F83"/>
    <w:rsid w:val="00002A2A"/>
    <w:rsid w:val="00002B03"/>
    <w:rsid w:val="00003228"/>
    <w:rsid w:val="00003DA3"/>
    <w:rsid w:val="000042F4"/>
    <w:rsid w:val="00004B23"/>
    <w:rsid w:val="00005D11"/>
    <w:rsid w:val="00005F4B"/>
    <w:rsid w:val="00006A34"/>
    <w:rsid w:val="00010E67"/>
    <w:rsid w:val="00011346"/>
    <w:rsid w:val="00011ADB"/>
    <w:rsid w:val="00011F83"/>
    <w:rsid w:val="00013EE0"/>
    <w:rsid w:val="00014DB4"/>
    <w:rsid w:val="00014F62"/>
    <w:rsid w:val="0001557A"/>
    <w:rsid w:val="00015DD6"/>
    <w:rsid w:val="00016CC0"/>
    <w:rsid w:val="000174A2"/>
    <w:rsid w:val="00020043"/>
    <w:rsid w:val="000202A9"/>
    <w:rsid w:val="0002112B"/>
    <w:rsid w:val="000230BE"/>
    <w:rsid w:val="00023BCE"/>
    <w:rsid w:val="00030555"/>
    <w:rsid w:val="00030B5A"/>
    <w:rsid w:val="000317C4"/>
    <w:rsid w:val="000325FA"/>
    <w:rsid w:val="00032AA5"/>
    <w:rsid w:val="00033FA9"/>
    <w:rsid w:val="000343EC"/>
    <w:rsid w:val="000344DF"/>
    <w:rsid w:val="0003458C"/>
    <w:rsid w:val="00034E38"/>
    <w:rsid w:val="00036984"/>
    <w:rsid w:val="000374E2"/>
    <w:rsid w:val="000377C2"/>
    <w:rsid w:val="00041571"/>
    <w:rsid w:val="0004189C"/>
    <w:rsid w:val="00041E2D"/>
    <w:rsid w:val="00042D51"/>
    <w:rsid w:val="00044A08"/>
    <w:rsid w:val="00045123"/>
    <w:rsid w:val="000459A1"/>
    <w:rsid w:val="00047DE9"/>
    <w:rsid w:val="0005182F"/>
    <w:rsid w:val="00051DE6"/>
    <w:rsid w:val="00051E11"/>
    <w:rsid w:val="00051F0C"/>
    <w:rsid w:val="00052176"/>
    <w:rsid w:val="00053B35"/>
    <w:rsid w:val="0005690B"/>
    <w:rsid w:val="000605FE"/>
    <w:rsid w:val="00060BC8"/>
    <w:rsid w:val="00060E2A"/>
    <w:rsid w:val="0006117D"/>
    <w:rsid w:val="00061278"/>
    <w:rsid w:val="0006164C"/>
    <w:rsid w:val="00062640"/>
    <w:rsid w:val="0006279B"/>
    <w:rsid w:val="00062D08"/>
    <w:rsid w:val="00064351"/>
    <w:rsid w:val="0006500B"/>
    <w:rsid w:val="0006501F"/>
    <w:rsid w:val="00065CD3"/>
    <w:rsid w:val="0006684D"/>
    <w:rsid w:val="00067DBF"/>
    <w:rsid w:val="00067FC4"/>
    <w:rsid w:val="0007004C"/>
    <w:rsid w:val="00072CF8"/>
    <w:rsid w:val="00073646"/>
    <w:rsid w:val="00073A24"/>
    <w:rsid w:val="00074545"/>
    <w:rsid w:val="000757BF"/>
    <w:rsid w:val="00076676"/>
    <w:rsid w:val="0007720C"/>
    <w:rsid w:val="00077BD5"/>
    <w:rsid w:val="00080B13"/>
    <w:rsid w:val="0008140E"/>
    <w:rsid w:val="00081896"/>
    <w:rsid w:val="00083CA3"/>
    <w:rsid w:val="00084E48"/>
    <w:rsid w:val="00085626"/>
    <w:rsid w:val="000872B2"/>
    <w:rsid w:val="000917EF"/>
    <w:rsid w:val="000918E8"/>
    <w:rsid w:val="00091B32"/>
    <w:rsid w:val="00091FF1"/>
    <w:rsid w:val="000925A0"/>
    <w:rsid w:val="000926D1"/>
    <w:rsid w:val="00092A2A"/>
    <w:rsid w:val="00093089"/>
    <w:rsid w:val="00093BDD"/>
    <w:rsid w:val="00093BE8"/>
    <w:rsid w:val="00094211"/>
    <w:rsid w:val="000942A4"/>
    <w:rsid w:val="000947FF"/>
    <w:rsid w:val="0009492C"/>
    <w:rsid w:val="0009590C"/>
    <w:rsid w:val="00096150"/>
    <w:rsid w:val="000965DF"/>
    <w:rsid w:val="00097A5F"/>
    <w:rsid w:val="00097A70"/>
    <w:rsid w:val="000A2B04"/>
    <w:rsid w:val="000A2C9B"/>
    <w:rsid w:val="000A351D"/>
    <w:rsid w:val="000A4471"/>
    <w:rsid w:val="000A45B0"/>
    <w:rsid w:val="000A4B6A"/>
    <w:rsid w:val="000A4E27"/>
    <w:rsid w:val="000A50C6"/>
    <w:rsid w:val="000A51DC"/>
    <w:rsid w:val="000A6778"/>
    <w:rsid w:val="000A71DC"/>
    <w:rsid w:val="000A74A3"/>
    <w:rsid w:val="000A7BA0"/>
    <w:rsid w:val="000B02D6"/>
    <w:rsid w:val="000B0326"/>
    <w:rsid w:val="000B098A"/>
    <w:rsid w:val="000B1164"/>
    <w:rsid w:val="000B281D"/>
    <w:rsid w:val="000B2F24"/>
    <w:rsid w:val="000B33BD"/>
    <w:rsid w:val="000B3E2B"/>
    <w:rsid w:val="000B3FA9"/>
    <w:rsid w:val="000B3FE7"/>
    <w:rsid w:val="000B57FA"/>
    <w:rsid w:val="000B66C4"/>
    <w:rsid w:val="000B764A"/>
    <w:rsid w:val="000B769D"/>
    <w:rsid w:val="000B77DD"/>
    <w:rsid w:val="000B7A9C"/>
    <w:rsid w:val="000C01B7"/>
    <w:rsid w:val="000C02CC"/>
    <w:rsid w:val="000C03A6"/>
    <w:rsid w:val="000C083B"/>
    <w:rsid w:val="000C0CD3"/>
    <w:rsid w:val="000C14C1"/>
    <w:rsid w:val="000C3C6C"/>
    <w:rsid w:val="000C508E"/>
    <w:rsid w:val="000C5CA0"/>
    <w:rsid w:val="000C735E"/>
    <w:rsid w:val="000C799C"/>
    <w:rsid w:val="000D0652"/>
    <w:rsid w:val="000D0F87"/>
    <w:rsid w:val="000D2C16"/>
    <w:rsid w:val="000D4356"/>
    <w:rsid w:val="000D463C"/>
    <w:rsid w:val="000D6CAF"/>
    <w:rsid w:val="000E0442"/>
    <w:rsid w:val="000E1927"/>
    <w:rsid w:val="000E2A40"/>
    <w:rsid w:val="000E2AF5"/>
    <w:rsid w:val="000E4EF2"/>
    <w:rsid w:val="000E5488"/>
    <w:rsid w:val="000E7C15"/>
    <w:rsid w:val="000E7E80"/>
    <w:rsid w:val="000E7F90"/>
    <w:rsid w:val="000F085B"/>
    <w:rsid w:val="000F0CA5"/>
    <w:rsid w:val="000F1A15"/>
    <w:rsid w:val="000F3078"/>
    <w:rsid w:val="000F3318"/>
    <w:rsid w:val="000F5BF6"/>
    <w:rsid w:val="000F605A"/>
    <w:rsid w:val="000F7448"/>
    <w:rsid w:val="000F75C6"/>
    <w:rsid w:val="000F7CEC"/>
    <w:rsid w:val="0010091F"/>
    <w:rsid w:val="00100CC1"/>
    <w:rsid w:val="001012E9"/>
    <w:rsid w:val="00101682"/>
    <w:rsid w:val="00102E9A"/>
    <w:rsid w:val="00103E73"/>
    <w:rsid w:val="00103EAE"/>
    <w:rsid w:val="0010437E"/>
    <w:rsid w:val="00105891"/>
    <w:rsid w:val="00106594"/>
    <w:rsid w:val="00107834"/>
    <w:rsid w:val="00112148"/>
    <w:rsid w:val="001125DE"/>
    <w:rsid w:val="0011338A"/>
    <w:rsid w:val="00114C8D"/>
    <w:rsid w:val="00114D41"/>
    <w:rsid w:val="0011549B"/>
    <w:rsid w:val="0011613B"/>
    <w:rsid w:val="00120226"/>
    <w:rsid w:val="00120550"/>
    <w:rsid w:val="00121908"/>
    <w:rsid w:val="00121D64"/>
    <w:rsid w:val="00122CB0"/>
    <w:rsid w:val="00124219"/>
    <w:rsid w:val="0012523E"/>
    <w:rsid w:val="0012529A"/>
    <w:rsid w:val="00126055"/>
    <w:rsid w:val="0012620F"/>
    <w:rsid w:val="00126361"/>
    <w:rsid w:val="00126FA0"/>
    <w:rsid w:val="001278E6"/>
    <w:rsid w:val="0013081E"/>
    <w:rsid w:val="001317DD"/>
    <w:rsid w:val="00131CF2"/>
    <w:rsid w:val="00131DA0"/>
    <w:rsid w:val="00132600"/>
    <w:rsid w:val="00133076"/>
    <w:rsid w:val="001341AC"/>
    <w:rsid w:val="00134605"/>
    <w:rsid w:val="00134767"/>
    <w:rsid w:val="001358E6"/>
    <w:rsid w:val="001363B4"/>
    <w:rsid w:val="00136443"/>
    <w:rsid w:val="0013663C"/>
    <w:rsid w:val="00140141"/>
    <w:rsid w:val="001401BC"/>
    <w:rsid w:val="00140271"/>
    <w:rsid w:val="0014049E"/>
    <w:rsid w:val="00141097"/>
    <w:rsid w:val="00141824"/>
    <w:rsid w:val="00142B7E"/>
    <w:rsid w:val="00142CC1"/>
    <w:rsid w:val="00142EA9"/>
    <w:rsid w:val="00143730"/>
    <w:rsid w:val="00143C14"/>
    <w:rsid w:val="00143ED1"/>
    <w:rsid w:val="00144346"/>
    <w:rsid w:val="00144A29"/>
    <w:rsid w:val="00145158"/>
    <w:rsid w:val="001462ED"/>
    <w:rsid w:val="0014694B"/>
    <w:rsid w:val="00146AEE"/>
    <w:rsid w:val="00146B54"/>
    <w:rsid w:val="00146BBC"/>
    <w:rsid w:val="001477D3"/>
    <w:rsid w:val="00147A79"/>
    <w:rsid w:val="001503A6"/>
    <w:rsid w:val="00150735"/>
    <w:rsid w:val="00150B80"/>
    <w:rsid w:val="00152883"/>
    <w:rsid w:val="00152B13"/>
    <w:rsid w:val="00153A6D"/>
    <w:rsid w:val="00154209"/>
    <w:rsid w:val="00154314"/>
    <w:rsid w:val="0015562A"/>
    <w:rsid w:val="00155675"/>
    <w:rsid w:val="00155D37"/>
    <w:rsid w:val="00156154"/>
    <w:rsid w:val="001578B4"/>
    <w:rsid w:val="00157BDD"/>
    <w:rsid w:val="00161559"/>
    <w:rsid w:val="001615EB"/>
    <w:rsid w:val="00161942"/>
    <w:rsid w:val="001619F5"/>
    <w:rsid w:val="00161C9E"/>
    <w:rsid w:val="0016205A"/>
    <w:rsid w:val="00162BC0"/>
    <w:rsid w:val="00163084"/>
    <w:rsid w:val="00163C84"/>
    <w:rsid w:val="00164F36"/>
    <w:rsid w:val="0016699D"/>
    <w:rsid w:val="00166B3B"/>
    <w:rsid w:val="00170DBF"/>
    <w:rsid w:val="001716C5"/>
    <w:rsid w:val="00174011"/>
    <w:rsid w:val="0017436F"/>
    <w:rsid w:val="00174D87"/>
    <w:rsid w:val="001757AF"/>
    <w:rsid w:val="001757E0"/>
    <w:rsid w:val="00177C5A"/>
    <w:rsid w:val="00180118"/>
    <w:rsid w:val="00182BED"/>
    <w:rsid w:val="0018335F"/>
    <w:rsid w:val="001841E3"/>
    <w:rsid w:val="0018465B"/>
    <w:rsid w:val="00184E24"/>
    <w:rsid w:val="00186DC1"/>
    <w:rsid w:val="0018717F"/>
    <w:rsid w:val="00190850"/>
    <w:rsid w:val="00190FC2"/>
    <w:rsid w:val="00191FDD"/>
    <w:rsid w:val="00193824"/>
    <w:rsid w:val="00194C61"/>
    <w:rsid w:val="00194F0D"/>
    <w:rsid w:val="00195606"/>
    <w:rsid w:val="00195B86"/>
    <w:rsid w:val="00195D73"/>
    <w:rsid w:val="001960B0"/>
    <w:rsid w:val="0019770D"/>
    <w:rsid w:val="001A0088"/>
    <w:rsid w:val="001A06F0"/>
    <w:rsid w:val="001A0FFA"/>
    <w:rsid w:val="001A2FC6"/>
    <w:rsid w:val="001A407F"/>
    <w:rsid w:val="001A4724"/>
    <w:rsid w:val="001A5AFC"/>
    <w:rsid w:val="001A6646"/>
    <w:rsid w:val="001A7802"/>
    <w:rsid w:val="001B0726"/>
    <w:rsid w:val="001B198A"/>
    <w:rsid w:val="001B1A3B"/>
    <w:rsid w:val="001B1CAB"/>
    <w:rsid w:val="001B2A02"/>
    <w:rsid w:val="001B33BE"/>
    <w:rsid w:val="001B481F"/>
    <w:rsid w:val="001B622E"/>
    <w:rsid w:val="001B6746"/>
    <w:rsid w:val="001B6B52"/>
    <w:rsid w:val="001B6B59"/>
    <w:rsid w:val="001B6EEA"/>
    <w:rsid w:val="001B79F1"/>
    <w:rsid w:val="001B7A75"/>
    <w:rsid w:val="001C14FA"/>
    <w:rsid w:val="001C1C5C"/>
    <w:rsid w:val="001C21C9"/>
    <w:rsid w:val="001C2BEE"/>
    <w:rsid w:val="001C34E9"/>
    <w:rsid w:val="001C3602"/>
    <w:rsid w:val="001C42AC"/>
    <w:rsid w:val="001C465D"/>
    <w:rsid w:val="001C4D3A"/>
    <w:rsid w:val="001C4E60"/>
    <w:rsid w:val="001C4EF3"/>
    <w:rsid w:val="001C59F5"/>
    <w:rsid w:val="001C5AE3"/>
    <w:rsid w:val="001C6056"/>
    <w:rsid w:val="001C66BD"/>
    <w:rsid w:val="001C6911"/>
    <w:rsid w:val="001D0CDF"/>
    <w:rsid w:val="001D2AE6"/>
    <w:rsid w:val="001D2C57"/>
    <w:rsid w:val="001D2E44"/>
    <w:rsid w:val="001D46BA"/>
    <w:rsid w:val="001D5FF7"/>
    <w:rsid w:val="001D66A5"/>
    <w:rsid w:val="001D66F1"/>
    <w:rsid w:val="001D6A27"/>
    <w:rsid w:val="001D6B2A"/>
    <w:rsid w:val="001D6D1B"/>
    <w:rsid w:val="001E1797"/>
    <w:rsid w:val="001E1E80"/>
    <w:rsid w:val="001E20D2"/>
    <w:rsid w:val="001E2483"/>
    <w:rsid w:val="001E2EA1"/>
    <w:rsid w:val="001E3142"/>
    <w:rsid w:val="001E358C"/>
    <w:rsid w:val="001E35DD"/>
    <w:rsid w:val="001E364E"/>
    <w:rsid w:val="001E3805"/>
    <w:rsid w:val="001E3A9F"/>
    <w:rsid w:val="001E3C36"/>
    <w:rsid w:val="001E47DB"/>
    <w:rsid w:val="001E5283"/>
    <w:rsid w:val="001E53E8"/>
    <w:rsid w:val="001E5B7C"/>
    <w:rsid w:val="001E685C"/>
    <w:rsid w:val="001F0156"/>
    <w:rsid w:val="001F0C07"/>
    <w:rsid w:val="001F200C"/>
    <w:rsid w:val="001F22A5"/>
    <w:rsid w:val="001F2C54"/>
    <w:rsid w:val="001F3906"/>
    <w:rsid w:val="001F3C4D"/>
    <w:rsid w:val="001F425B"/>
    <w:rsid w:val="001F44EE"/>
    <w:rsid w:val="001F4EA8"/>
    <w:rsid w:val="001F5C2E"/>
    <w:rsid w:val="001F5CD0"/>
    <w:rsid w:val="001F614F"/>
    <w:rsid w:val="001F6BEA"/>
    <w:rsid w:val="001F6F87"/>
    <w:rsid w:val="001F6F9C"/>
    <w:rsid w:val="00200CA0"/>
    <w:rsid w:val="002016D3"/>
    <w:rsid w:val="00201910"/>
    <w:rsid w:val="00201E0C"/>
    <w:rsid w:val="00202026"/>
    <w:rsid w:val="00203401"/>
    <w:rsid w:val="00203534"/>
    <w:rsid w:val="00204B60"/>
    <w:rsid w:val="00204C1B"/>
    <w:rsid w:val="00205961"/>
    <w:rsid w:val="00205A87"/>
    <w:rsid w:val="00205B78"/>
    <w:rsid w:val="00205E05"/>
    <w:rsid w:val="00206DB1"/>
    <w:rsid w:val="00210264"/>
    <w:rsid w:val="0021051E"/>
    <w:rsid w:val="00210FA9"/>
    <w:rsid w:val="0021110C"/>
    <w:rsid w:val="0021184B"/>
    <w:rsid w:val="00211B88"/>
    <w:rsid w:val="002124F6"/>
    <w:rsid w:val="0021329A"/>
    <w:rsid w:val="0021337B"/>
    <w:rsid w:val="002134FC"/>
    <w:rsid w:val="00213A94"/>
    <w:rsid w:val="002148B6"/>
    <w:rsid w:val="00215DC4"/>
    <w:rsid w:val="0021714E"/>
    <w:rsid w:val="00217E26"/>
    <w:rsid w:val="002203A9"/>
    <w:rsid w:val="002209CB"/>
    <w:rsid w:val="002213F5"/>
    <w:rsid w:val="00221E84"/>
    <w:rsid w:val="00222B97"/>
    <w:rsid w:val="002239D4"/>
    <w:rsid w:val="00224601"/>
    <w:rsid w:val="0022522F"/>
    <w:rsid w:val="002255E1"/>
    <w:rsid w:val="00226102"/>
    <w:rsid w:val="00227321"/>
    <w:rsid w:val="00227F55"/>
    <w:rsid w:val="00230BDF"/>
    <w:rsid w:val="0023121E"/>
    <w:rsid w:val="002312DF"/>
    <w:rsid w:val="0023155F"/>
    <w:rsid w:val="00231E52"/>
    <w:rsid w:val="00232CB5"/>
    <w:rsid w:val="0023306B"/>
    <w:rsid w:val="002334D2"/>
    <w:rsid w:val="002336D8"/>
    <w:rsid w:val="0023385B"/>
    <w:rsid w:val="0023418B"/>
    <w:rsid w:val="00234453"/>
    <w:rsid w:val="00234CA4"/>
    <w:rsid w:val="00234E07"/>
    <w:rsid w:val="00235576"/>
    <w:rsid w:val="00237077"/>
    <w:rsid w:val="0023742D"/>
    <w:rsid w:val="002377FC"/>
    <w:rsid w:val="002402F5"/>
    <w:rsid w:val="00242AB7"/>
    <w:rsid w:val="002435A3"/>
    <w:rsid w:val="002445A1"/>
    <w:rsid w:val="00244EAA"/>
    <w:rsid w:val="00245AD5"/>
    <w:rsid w:val="00245DDA"/>
    <w:rsid w:val="0024601E"/>
    <w:rsid w:val="002460DE"/>
    <w:rsid w:val="00246F21"/>
    <w:rsid w:val="00250608"/>
    <w:rsid w:val="00250777"/>
    <w:rsid w:val="00250D24"/>
    <w:rsid w:val="00250DDC"/>
    <w:rsid w:val="00251A3E"/>
    <w:rsid w:val="0025212F"/>
    <w:rsid w:val="00252917"/>
    <w:rsid w:val="00252A75"/>
    <w:rsid w:val="002544E9"/>
    <w:rsid w:val="00254F3D"/>
    <w:rsid w:val="00255517"/>
    <w:rsid w:val="00256BBC"/>
    <w:rsid w:val="00257847"/>
    <w:rsid w:val="00257BC4"/>
    <w:rsid w:val="00260027"/>
    <w:rsid w:val="00260226"/>
    <w:rsid w:val="00261054"/>
    <w:rsid w:val="00261BF8"/>
    <w:rsid w:val="00261DF2"/>
    <w:rsid w:val="00262803"/>
    <w:rsid w:val="0026289B"/>
    <w:rsid w:val="00262F84"/>
    <w:rsid w:val="002634ED"/>
    <w:rsid w:val="002639F8"/>
    <w:rsid w:val="00263F7A"/>
    <w:rsid w:val="00264EBA"/>
    <w:rsid w:val="00264FCE"/>
    <w:rsid w:val="002650C9"/>
    <w:rsid w:val="0026513A"/>
    <w:rsid w:val="002658C5"/>
    <w:rsid w:val="00265FEB"/>
    <w:rsid w:val="00270477"/>
    <w:rsid w:val="00270A35"/>
    <w:rsid w:val="00272A8F"/>
    <w:rsid w:val="00274220"/>
    <w:rsid w:val="00274551"/>
    <w:rsid w:val="00274734"/>
    <w:rsid w:val="00274D32"/>
    <w:rsid w:val="00274D88"/>
    <w:rsid w:val="00276906"/>
    <w:rsid w:val="002769E8"/>
    <w:rsid w:val="00276EB6"/>
    <w:rsid w:val="00277108"/>
    <w:rsid w:val="00280C52"/>
    <w:rsid w:val="002814E9"/>
    <w:rsid w:val="00281AAF"/>
    <w:rsid w:val="00281D5C"/>
    <w:rsid w:val="00281E96"/>
    <w:rsid w:val="00282C53"/>
    <w:rsid w:val="002838E4"/>
    <w:rsid w:val="00284CD5"/>
    <w:rsid w:val="002878D3"/>
    <w:rsid w:val="002903E9"/>
    <w:rsid w:val="00291669"/>
    <w:rsid w:val="00292535"/>
    <w:rsid w:val="00292D53"/>
    <w:rsid w:val="00293984"/>
    <w:rsid w:val="002940ED"/>
    <w:rsid w:val="002944E7"/>
    <w:rsid w:val="00294AE6"/>
    <w:rsid w:val="002958FE"/>
    <w:rsid w:val="00295C21"/>
    <w:rsid w:val="0029744D"/>
    <w:rsid w:val="002A267D"/>
    <w:rsid w:val="002A367F"/>
    <w:rsid w:val="002A4D70"/>
    <w:rsid w:val="002A5093"/>
    <w:rsid w:val="002A5766"/>
    <w:rsid w:val="002A5A52"/>
    <w:rsid w:val="002A63CF"/>
    <w:rsid w:val="002A6853"/>
    <w:rsid w:val="002A6E89"/>
    <w:rsid w:val="002A7F4E"/>
    <w:rsid w:val="002B0591"/>
    <w:rsid w:val="002B0C97"/>
    <w:rsid w:val="002B0EE5"/>
    <w:rsid w:val="002B1601"/>
    <w:rsid w:val="002B1679"/>
    <w:rsid w:val="002B1C19"/>
    <w:rsid w:val="002B2B13"/>
    <w:rsid w:val="002B345A"/>
    <w:rsid w:val="002B3DA0"/>
    <w:rsid w:val="002B4270"/>
    <w:rsid w:val="002B4CE7"/>
    <w:rsid w:val="002B5236"/>
    <w:rsid w:val="002B5DF4"/>
    <w:rsid w:val="002B6EF0"/>
    <w:rsid w:val="002B770E"/>
    <w:rsid w:val="002B7E40"/>
    <w:rsid w:val="002C035F"/>
    <w:rsid w:val="002C0E76"/>
    <w:rsid w:val="002C173A"/>
    <w:rsid w:val="002C1AB3"/>
    <w:rsid w:val="002C2184"/>
    <w:rsid w:val="002C21B2"/>
    <w:rsid w:val="002C27FF"/>
    <w:rsid w:val="002C2B07"/>
    <w:rsid w:val="002C3975"/>
    <w:rsid w:val="002C427C"/>
    <w:rsid w:val="002C4819"/>
    <w:rsid w:val="002C5389"/>
    <w:rsid w:val="002C5B06"/>
    <w:rsid w:val="002C6568"/>
    <w:rsid w:val="002C7FC7"/>
    <w:rsid w:val="002D060D"/>
    <w:rsid w:val="002D07DC"/>
    <w:rsid w:val="002D07E6"/>
    <w:rsid w:val="002D0E71"/>
    <w:rsid w:val="002D151E"/>
    <w:rsid w:val="002D2340"/>
    <w:rsid w:val="002D24FD"/>
    <w:rsid w:val="002D2656"/>
    <w:rsid w:val="002D267E"/>
    <w:rsid w:val="002D3E45"/>
    <w:rsid w:val="002D4A74"/>
    <w:rsid w:val="002D4F2D"/>
    <w:rsid w:val="002D5895"/>
    <w:rsid w:val="002D5EF5"/>
    <w:rsid w:val="002D6CB5"/>
    <w:rsid w:val="002D7718"/>
    <w:rsid w:val="002E0073"/>
    <w:rsid w:val="002E090B"/>
    <w:rsid w:val="002E1300"/>
    <w:rsid w:val="002E1DE9"/>
    <w:rsid w:val="002E1FDD"/>
    <w:rsid w:val="002E24C3"/>
    <w:rsid w:val="002E2CC6"/>
    <w:rsid w:val="002E383E"/>
    <w:rsid w:val="002E4165"/>
    <w:rsid w:val="002E4ECA"/>
    <w:rsid w:val="002F02EC"/>
    <w:rsid w:val="002F0A66"/>
    <w:rsid w:val="002F1635"/>
    <w:rsid w:val="002F1CAF"/>
    <w:rsid w:val="002F3D91"/>
    <w:rsid w:val="002F4AE5"/>
    <w:rsid w:val="002F5250"/>
    <w:rsid w:val="002F5406"/>
    <w:rsid w:val="002F546C"/>
    <w:rsid w:val="002F5592"/>
    <w:rsid w:val="002F5716"/>
    <w:rsid w:val="002F5A90"/>
    <w:rsid w:val="002F6555"/>
    <w:rsid w:val="002F6AD1"/>
    <w:rsid w:val="002F7658"/>
    <w:rsid w:val="002F7F47"/>
    <w:rsid w:val="002F7F9C"/>
    <w:rsid w:val="00300025"/>
    <w:rsid w:val="00300276"/>
    <w:rsid w:val="0030028A"/>
    <w:rsid w:val="00303271"/>
    <w:rsid w:val="0030336C"/>
    <w:rsid w:val="003033D9"/>
    <w:rsid w:val="00303A2B"/>
    <w:rsid w:val="00303C8C"/>
    <w:rsid w:val="00304BC5"/>
    <w:rsid w:val="00304EA4"/>
    <w:rsid w:val="003056C1"/>
    <w:rsid w:val="00306160"/>
    <w:rsid w:val="003068CE"/>
    <w:rsid w:val="00306937"/>
    <w:rsid w:val="00306F81"/>
    <w:rsid w:val="00307B87"/>
    <w:rsid w:val="00307C28"/>
    <w:rsid w:val="00307EBF"/>
    <w:rsid w:val="00307F19"/>
    <w:rsid w:val="00307F37"/>
    <w:rsid w:val="003104FB"/>
    <w:rsid w:val="0031168E"/>
    <w:rsid w:val="00312250"/>
    <w:rsid w:val="0031252A"/>
    <w:rsid w:val="003128C2"/>
    <w:rsid w:val="003131DE"/>
    <w:rsid w:val="003132C5"/>
    <w:rsid w:val="00315C43"/>
    <w:rsid w:val="00316076"/>
    <w:rsid w:val="003165DB"/>
    <w:rsid w:val="00316672"/>
    <w:rsid w:val="00317355"/>
    <w:rsid w:val="003174CC"/>
    <w:rsid w:val="003201C7"/>
    <w:rsid w:val="00320747"/>
    <w:rsid w:val="00320AE5"/>
    <w:rsid w:val="00321E8F"/>
    <w:rsid w:val="003220BA"/>
    <w:rsid w:val="003238EF"/>
    <w:rsid w:val="0032399A"/>
    <w:rsid w:val="00323DE4"/>
    <w:rsid w:val="00323FB9"/>
    <w:rsid w:val="00324084"/>
    <w:rsid w:val="0032688F"/>
    <w:rsid w:val="00326DC9"/>
    <w:rsid w:val="003272C8"/>
    <w:rsid w:val="003275AB"/>
    <w:rsid w:val="00327FD1"/>
    <w:rsid w:val="0033075B"/>
    <w:rsid w:val="00331EBA"/>
    <w:rsid w:val="003330C5"/>
    <w:rsid w:val="003334F7"/>
    <w:rsid w:val="0033367C"/>
    <w:rsid w:val="00333B73"/>
    <w:rsid w:val="00334441"/>
    <w:rsid w:val="003353C1"/>
    <w:rsid w:val="00335C85"/>
    <w:rsid w:val="00335EE6"/>
    <w:rsid w:val="00335F92"/>
    <w:rsid w:val="00337FB4"/>
    <w:rsid w:val="00340B4B"/>
    <w:rsid w:val="00342022"/>
    <w:rsid w:val="00342333"/>
    <w:rsid w:val="00342B1C"/>
    <w:rsid w:val="00342D27"/>
    <w:rsid w:val="003431C4"/>
    <w:rsid w:val="003439F3"/>
    <w:rsid w:val="00343A24"/>
    <w:rsid w:val="00345907"/>
    <w:rsid w:val="0034595D"/>
    <w:rsid w:val="003468BE"/>
    <w:rsid w:val="00346CC8"/>
    <w:rsid w:val="003477A2"/>
    <w:rsid w:val="00347BB3"/>
    <w:rsid w:val="00350D7A"/>
    <w:rsid w:val="00350E15"/>
    <w:rsid w:val="00350FD4"/>
    <w:rsid w:val="0035229F"/>
    <w:rsid w:val="0035232A"/>
    <w:rsid w:val="0035277B"/>
    <w:rsid w:val="003529CF"/>
    <w:rsid w:val="00353495"/>
    <w:rsid w:val="0035362B"/>
    <w:rsid w:val="00353714"/>
    <w:rsid w:val="00354169"/>
    <w:rsid w:val="00356DF9"/>
    <w:rsid w:val="00356EE4"/>
    <w:rsid w:val="00357D05"/>
    <w:rsid w:val="00360B5B"/>
    <w:rsid w:val="00361393"/>
    <w:rsid w:val="00361663"/>
    <w:rsid w:val="003617DD"/>
    <w:rsid w:val="0036190F"/>
    <w:rsid w:val="00361CF4"/>
    <w:rsid w:val="00361E99"/>
    <w:rsid w:val="00362A02"/>
    <w:rsid w:val="0036354D"/>
    <w:rsid w:val="00363EE1"/>
    <w:rsid w:val="00363F03"/>
    <w:rsid w:val="00364490"/>
    <w:rsid w:val="00365982"/>
    <w:rsid w:val="00366B65"/>
    <w:rsid w:val="00367827"/>
    <w:rsid w:val="0037030A"/>
    <w:rsid w:val="00371BD2"/>
    <w:rsid w:val="00371D5D"/>
    <w:rsid w:val="00372295"/>
    <w:rsid w:val="00372F46"/>
    <w:rsid w:val="00373A0C"/>
    <w:rsid w:val="0037426D"/>
    <w:rsid w:val="003745DA"/>
    <w:rsid w:val="003753C5"/>
    <w:rsid w:val="00376417"/>
    <w:rsid w:val="00377EE0"/>
    <w:rsid w:val="003807D9"/>
    <w:rsid w:val="00380A46"/>
    <w:rsid w:val="003815B3"/>
    <w:rsid w:val="00381F96"/>
    <w:rsid w:val="003826DF"/>
    <w:rsid w:val="00383BC7"/>
    <w:rsid w:val="00384883"/>
    <w:rsid w:val="0038670E"/>
    <w:rsid w:val="00387610"/>
    <w:rsid w:val="0039029B"/>
    <w:rsid w:val="00390676"/>
    <w:rsid w:val="003909C0"/>
    <w:rsid w:val="00390E8C"/>
    <w:rsid w:val="00391322"/>
    <w:rsid w:val="00391D7C"/>
    <w:rsid w:val="00391F9D"/>
    <w:rsid w:val="00393BED"/>
    <w:rsid w:val="00394CBC"/>
    <w:rsid w:val="00395822"/>
    <w:rsid w:val="00395CA3"/>
    <w:rsid w:val="00396276"/>
    <w:rsid w:val="003963D9"/>
    <w:rsid w:val="0039697D"/>
    <w:rsid w:val="003969C0"/>
    <w:rsid w:val="00396A4A"/>
    <w:rsid w:val="003A00D9"/>
    <w:rsid w:val="003A2683"/>
    <w:rsid w:val="003A2A07"/>
    <w:rsid w:val="003A2B68"/>
    <w:rsid w:val="003A3309"/>
    <w:rsid w:val="003A4F33"/>
    <w:rsid w:val="003A6202"/>
    <w:rsid w:val="003A6B4B"/>
    <w:rsid w:val="003A7412"/>
    <w:rsid w:val="003A77BA"/>
    <w:rsid w:val="003B0D9F"/>
    <w:rsid w:val="003B0F86"/>
    <w:rsid w:val="003B2565"/>
    <w:rsid w:val="003B3EE6"/>
    <w:rsid w:val="003B4010"/>
    <w:rsid w:val="003B57F8"/>
    <w:rsid w:val="003B5B0C"/>
    <w:rsid w:val="003B5E6F"/>
    <w:rsid w:val="003B6034"/>
    <w:rsid w:val="003B66CD"/>
    <w:rsid w:val="003B6BB8"/>
    <w:rsid w:val="003C020D"/>
    <w:rsid w:val="003C07A0"/>
    <w:rsid w:val="003C0A71"/>
    <w:rsid w:val="003C0B2F"/>
    <w:rsid w:val="003C11EF"/>
    <w:rsid w:val="003C22F1"/>
    <w:rsid w:val="003C2F5A"/>
    <w:rsid w:val="003C4159"/>
    <w:rsid w:val="003C5CB2"/>
    <w:rsid w:val="003C6325"/>
    <w:rsid w:val="003C69D7"/>
    <w:rsid w:val="003C6F26"/>
    <w:rsid w:val="003C6F68"/>
    <w:rsid w:val="003C7E10"/>
    <w:rsid w:val="003D06FF"/>
    <w:rsid w:val="003D09CD"/>
    <w:rsid w:val="003D0CD8"/>
    <w:rsid w:val="003D1823"/>
    <w:rsid w:val="003D18CA"/>
    <w:rsid w:val="003D1F76"/>
    <w:rsid w:val="003D252B"/>
    <w:rsid w:val="003D2921"/>
    <w:rsid w:val="003D4258"/>
    <w:rsid w:val="003D44EF"/>
    <w:rsid w:val="003D5213"/>
    <w:rsid w:val="003D588D"/>
    <w:rsid w:val="003D5A2B"/>
    <w:rsid w:val="003D5C07"/>
    <w:rsid w:val="003D5DE5"/>
    <w:rsid w:val="003D5F1C"/>
    <w:rsid w:val="003D6A73"/>
    <w:rsid w:val="003D6F8D"/>
    <w:rsid w:val="003E02BA"/>
    <w:rsid w:val="003E0AFC"/>
    <w:rsid w:val="003E0C42"/>
    <w:rsid w:val="003E1FC9"/>
    <w:rsid w:val="003E2C47"/>
    <w:rsid w:val="003E406E"/>
    <w:rsid w:val="003E5CD6"/>
    <w:rsid w:val="003E73E0"/>
    <w:rsid w:val="003F03D3"/>
    <w:rsid w:val="003F0748"/>
    <w:rsid w:val="003F22E9"/>
    <w:rsid w:val="003F3FD8"/>
    <w:rsid w:val="003F4C08"/>
    <w:rsid w:val="003F4FDA"/>
    <w:rsid w:val="003F5931"/>
    <w:rsid w:val="003F5B7C"/>
    <w:rsid w:val="003F660A"/>
    <w:rsid w:val="003F6704"/>
    <w:rsid w:val="003F7BBB"/>
    <w:rsid w:val="003F7D4F"/>
    <w:rsid w:val="00400A3C"/>
    <w:rsid w:val="004018C1"/>
    <w:rsid w:val="004019A3"/>
    <w:rsid w:val="004020D2"/>
    <w:rsid w:val="004023D5"/>
    <w:rsid w:val="00402F96"/>
    <w:rsid w:val="00403951"/>
    <w:rsid w:val="00403C36"/>
    <w:rsid w:val="00404A98"/>
    <w:rsid w:val="004053B1"/>
    <w:rsid w:val="0040744E"/>
    <w:rsid w:val="0041030D"/>
    <w:rsid w:val="00410ACE"/>
    <w:rsid w:val="00410EB0"/>
    <w:rsid w:val="004113D3"/>
    <w:rsid w:val="00411B91"/>
    <w:rsid w:val="00411E92"/>
    <w:rsid w:val="00415312"/>
    <w:rsid w:val="00415C34"/>
    <w:rsid w:val="00415E34"/>
    <w:rsid w:val="004160DA"/>
    <w:rsid w:val="00416E8B"/>
    <w:rsid w:val="00417B6F"/>
    <w:rsid w:val="00422B61"/>
    <w:rsid w:val="00423B89"/>
    <w:rsid w:val="004240E5"/>
    <w:rsid w:val="0042464F"/>
    <w:rsid w:val="00425115"/>
    <w:rsid w:val="00425190"/>
    <w:rsid w:val="00426332"/>
    <w:rsid w:val="00430469"/>
    <w:rsid w:val="004306AB"/>
    <w:rsid w:val="00430D9C"/>
    <w:rsid w:val="00430DBB"/>
    <w:rsid w:val="00431E63"/>
    <w:rsid w:val="00433660"/>
    <w:rsid w:val="00433926"/>
    <w:rsid w:val="0043429B"/>
    <w:rsid w:val="004342DD"/>
    <w:rsid w:val="00435212"/>
    <w:rsid w:val="00435CCD"/>
    <w:rsid w:val="00435D26"/>
    <w:rsid w:val="004366B0"/>
    <w:rsid w:val="00437A95"/>
    <w:rsid w:val="004401D3"/>
    <w:rsid w:val="004406EF"/>
    <w:rsid w:val="00442953"/>
    <w:rsid w:val="00442DE8"/>
    <w:rsid w:val="004430D9"/>
    <w:rsid w:val="00443B44"/>
    <w:rsid w:val="00443F07"/>
    <w:rsid w:val="004441CF"/>
    <w:rsid w:val="0044429C"/>
    <w:rsid w:val="00444390"/>
    <w:rsid w:val="00444853"/>
    <w:rsid w:val="00444F4F"/>
    <w:rsid w:val="004451EE"/>
    <w:rsid w:val="00445DA3"/>
    <w:rsid w:val="00445FA8"/>
    <w:rsid w:val="00446020"/>
    <w:rsid w:val="00446057"/>
    <w:rsid w:val="00446E65"/>
    <w:rsid w:val="00447E6C"/>
    <w:rsid w:val="00447F05"/>
    <w:rsid w:val="00450972"/>
    <w:rsid w:val="00450FAE"/>
    <w:rsid w:val="0045238D"/>
    <w:rsid w:val="00454881"/>
    <w:rsid w:val="004556E8"/>
    <w:rsid w:val="00455CB9"/>
    <w:rsid w:val="00455F3B"/>
    <w:rsid w:val="004561E8"/>
    <w:rsid w:val="004574D9"/>
    <w:rsid w:val="0045780C"/>
    <w:rsid w:val="00457BCC"/>
    <w:rsid w:val="00457DD5"/>
    <w:rsid w:val="00457FAF"/>
    <w:rsid w:val="00462240"/>
    <w:rsid w:val="0046246E"/>
    <w:rsid w:val="0046257B"/>
    <w:rsid w:val="00462D6C"/>
    <w:rsid w:val="00462D76"/>
    <w:rsid w:val="00463679"/>
    <w:rsid w:val="00464514"/>
    <w:rsid w:val="0047047A"/>
    <w:rsid w:val="00470593"/>
    <w:rsid w:val="00470C58"/>
    <w:rsid w:val="00470CB5"/>
    <w:rsid w:val="00471764"/>
    <w:rsid w:val="0047215B"/>
    <w:rsid w:val="0047224F"/>
    <w:rsid w:val="00472B8C"/>
    <w:rsid w:val="00473A69"/>
    <w:rsid w:val="00473C84"/>
    <w:rsid w:val="00476B26"/>
    <w:rsid w:val="00477901"/>
    <w:rsid w:val="00477B39"/>
    <w:rsid w:val="004807ED"/>
    <w:rsid w:val="00481036"/>
    <w:rsid w:val="00481508"/>
    <w:rsid w:val="00481C3E"/>
    <w:rsid w:val="00481C92"/>
    <w:rsid w:val="0048224B"/>
    <w:rsid w:val="00483FC8"/>
    <w:rsid w:val="004849B0"/>
    <w:rsid w:val="00487F4F"/>
    <w:rsid w:val="00490AB7"/>
    <w:rsid w:val="00490B5C"/>
    <w:rsid w:val="00491237"/>
    <w:rsid w:val="004926D2"/>
    <w:rsid w:val="00492E45"/>
    <w:rsid w:val="004952E6"/>
    <w:rsid w:val="00495BBB"/>
    <w:rsid w:val="004966D2"/>
    <w:rsid w:val="0049684E"/>
    <w:rsid w:val="00496C55"/>
    <w:rsid w:val="00497035"/>
    <w:rsid w:val="004A06D9"/>
    <w:rsid w:val="004A1529"/>
    <w:rsid w:val="004A20B9"/>
    <w:rsid w:val="004A429E"/>
    <w:rsid w:val="004A62FF"/>
    <w:rsid w:val="004A7215"/>
    <w:rsid w:val="004A7E58"/>
    <w:rsid w:val="004B1296"/>
    <w:rsid w:val="004B15AC"/>
    <w:rsid w:val="004B2F35"/>
    <w:rsid w:val="004B3A95"/>
    <w:rsid w:val="004B3F3F"/>
    <w:rsid w:val="004B4DB1"/>
    <w:rsid w:val="004B5BF5"/>
    <w:rsid w:val="004B5C9C"/>
    <w:rsid w:val="004B606A"/>
    <w:rsid w:val="004B6119"/>
    <w:rsid w:val="004B6BB8"/>
    <w:rsid w:val="004B762C"/>
    <w:rsid w:val="004B7F76"/>
    <w:rsid w:val="004C24D9"/>
    <w:rsid w:val="004C33C4"/>
    <w:rsid w:val="004C367B"/>
    <w:rsid w:val="004C375A"/>
    <w:rsid w:val="004C48DF"/>
    <w:rsid w:val="004C6D4D"/>
    <w:rsid w:val="004C6F58"/>
    <w:rsid w:val="004C77D7"/>
    <w:rsid w:val="004C7C11"/>
    <w:rsid w:val="004D0122"/>
    <w:rsid w:val="004D04D2"/>
    <w:rsid w:val="004D1429"/>
    <w:rsid w:val="004D1D42"/>
    <w:rsid w:val="004D1DAC"/>
    <w:rsid w:val="004D2D58"/>
    <w:rsid w:val="004D5ACA"/>
    <w:rsid w:val="004D5EF4"/>
    <w:rsid w:val="004D5F0D"/>
    <w:rsid w:val="004D64DD"/>
    <w:rsid w:val="004D70B7"/>
    <w:rsid w:val="004E00F0"/>
    <w:rsid w:val="004E0484"/>
    <w:rsid w:val="004E0984"/>
    <w:rsid w:val="004E118C"/>
    <w:rsid w:val="004E25B5"/>
    <w:rsid w:val="004E2DA1"/>
    <w:rsid w:val="004E2DCA"/>
    <w:rsid w:val="004E35DB"/>
    <w:rsid w:val="004E39F5"/>
    <w:rsid w:val="004E42EA"/>
    <w:rsid w:val="004E4642"/>
    <w:rsid w:val="004E4BE3"/>
    <w:rsid w:val="004E5930"/>
    <w:rsid w:val="004E7360"/>
    <w:rsid w:val="004F0160"/>
    <w:rsid w:val="004F093D"/>
    <w:rsid w:val="004F09D2"/>
    <w:rsid w:val="004F2397"/>
    <w:rsid w:val="004F283B"/>
    <w:rsid w:val="004F3A44"/>
    <w:rsid w:val="004F3DDA"/>
    <w:rsid w:val="004F3EEE"/>
    <w:rsid w:val="004F54B2"/>
    <w:rsid w:val="004F5F6A"/>
    <w:rsid w:val="004F5F96"/>
    <w:rsid w:val="004F67B3"/>
    <w:rsid w:val="004F67B9"/>
    <w:rsid w:val="004F7E31"/>
    <w:rsid w:val="00500070"/>
    <w:rsid w:val="00501C79"/>
    <w:rsid w:val="00501D0F"/>
    <w:rsid w:val="00501F03"/>
    <w:rsid w:val="0050248B"/>
    <w:rsid w:val="005027BF"/>
    <w:rsid w:val="00502A02"/>
    <w:rsid w:val="005038E9"/>
    <w:rsid w:val="00503C0C"/>
    <w:rsid w:val="00505019"/>
    <w:rsid w:val="005051B7"/>
    <w:rsid w:val="005056E0"/>
    <w:rsid w:val="00505FB5"/>
    <w:rsid w:val="00507825"/>
    <w:rsid w:val="0051011E"/>
    <w:rsid w:val="00511EFA"/>
    <w:rsid w:val="00511F10"/>
    <w:rsid w:val="005120D9"/>
    <w:rsid w:val="00512499"/>
    <w:rsid w:val="00513017"/>
    <w:rsid w:val="00513E88"/>
    <w:rsid w:val="00513FC6"/>
    <w:rsid w:val="00514BDF"/>
    <w:rsid w:val="005150E9"/>
    <w:rsid w:val="00515FBA"/>
    <w:rsid w:val="00516E67"/>
    <w:rsid w:val="005173E8"/>
    <w:rsid w:val="005178B0"/>
    <w:rsid w:val="00517C52"/>
    <w:rsid w:val="00520A33"/>
    <w:rsid w:val="0052361B"/>
    <w:rsid w:val="005248A5"/>
    <w:rsid w:val="005252BD"/>
    <w:rsid w:val="00526448"/>
    <w:rsid w:val="00530589"/>
    <w:rsid w:val="0053094B"/>
    <w:rsid w:val="005312FE"/>
    <w:rsid w:val="00531877"/>
    <w:rsid w:val="005329D1"/>
    <w:rsid w:val="00532DA8"/>
    <w:rsid w:val="00532DB4"/>
    <w:rsid w:val="00533A03"/>
    <w:rsid w:val="00534F39"/>
    <w:rsid w:val="00535149"/>
    <w:rsid w:val="00535DB7"/>
    <w:rsid w:val="00536C6A"/>
    <w:rsid w:val="00536EF9"/>
    <w:rsid w:val="0054012A"/>
    <w:rsid w:val="005418FF"/>
    <w:rsid w:val="005436E4"/>
    <w:rsid w:val="00543EC8"/>
    <w:rsid w:val="005445E4"/>
    <w:rsid w:val="00544E43"/>
    <w:rsid w:val="00545064"/>
    <w:rsid w:val="005470DC"/>
    <w:rsid w:val="00547285"/>
    <w:rsid w:val="0054769D"/>
    <w:rsid w:val="005501DC"/>
    <w:rsid w:val="00552298"/>
    <w:rsid w:val="00552466"/>
    <w:rsid w:val="00552B78"/>
    <w:rsid w:val="005531CE"/>
    <w:rsid w:val="00553D02"/>
    <w:rsid w:val="00554380"/>
    <w:rsid w:val="00555878"/>
    <w:rsid w:val="00555ADC"/>
    <w:rsid w:val="0055605C"/>
    <w:rsid w:val="00556FFE"/>
    <w:rsid w:val="005571B4"/>
    <w:rsid w:val="00557B0B"/>
    <w:rsid w:val="00560758"/>
    <w:rsid w:val="005617BE"/>
    <w:rsid w:val="00561FBA"/>
    <w:rsid w:val="005620BF"/>
    <w:rsid w:val="00562109"/>
    <w:rsid w:val="00562BF9"/>
    <w:rsid w:val="00562BFD"/>
    <w:rsid w:val="00563917"/>
    <w:rsid w:val="005645F9"/>
    <w:rsid w:val="00565FF6"/>
    <w:rsid w:val="005673E3"/>
    <w:rsid w:val="00570CFD"/>
    <w:rsid w:val="00570F04"/>
    <w:rsid w:val="00571263"/>
    <w:rsid w:val="00571D17"/>
    <w:rsid w:val="005724E2"/>
    <w:rsid w:val="00572883"/>
    <w:rsid w:val="005732B1"/>
    <w:rsid w:val="00573362"/>
    <w:rsid w:val="005736F4"/>
    <w:rsid w:val="0057386C"/>
    <w:rsid w:val="00573B9B"/>
    <w:rsid w:val="00574E4E"/>
    <w:rsid w:val="00575125"/>
    <w:rsid w:val="005754EA"/>
    <w:rsid w:val="005756E5"/>
    <w:rsid w:val="0057592A"/>
    <w:rsid w:val="005765DC"/>
    <w:rsid w:val="005767B4"/>
    <w:rsid w:val="005767D8"/>
    <w:rsid w:val="005773F9"/>
    <w:rsid w:val="00577F21"/>
    <w:rsid w:val="0058026F"/>
    <w:rsid w:val="0058135E"/>
    <w:rsid w:val="0058162A"/>
    <w:rsid w:val="00582420"/>
    <w:rsid w:val="005838DD"/>
    <w:rsid w:val="00583E28"/>
    <w:rsid w:val="005848B0"/>
    <w:rsid w:val="00584A38"/>
    <w:rsid w:val="00584B3B"/>
    <w:rsid w:val="00584E58"/>
    <w:rsid w:val="00584FC5"/>
    <w:rsid w:val="00585117"/>
    <w:rsid w:val="0058640D"/>
    <w:rsid w:val="0058694A"/>
    <w:rsid w:val="005908AA"/>
    <w:rsid w:val="0059093D"/>
    <w:rsid w:val="00590BB1"/>
    <w:rsid w:val="00590F96"/>
    <w:rsid w:val="00591C59"/>
    <w:rsid w:val="00591C93"/>
    <w:rsid w:val="00591E0F"/>
    <w:rsid w:val="00592C34"/>
    <w:rsid w:val="00592C55"/>
    <w:rsid w:val="00593468"/>
    <w:rsid w:val="00593E25"/>
    <w:rsid w:val="00593FB7"/>
    <w:rsid w:val="005940DD"/>
    <w:rsid w:val="005951C5"/>
    <w:rsid w:val="00595341"/>
    <w:rsid w:val="00595D94"/>
    <w:rsid w:val="00595EE2"/>
    <w:rsid w:val="00596401"/>
    <w:rsid w:val="00596779"/>
    <w:rsid w:val="00596C13"/>
    <w:rsid w:val="00596CAB"/>
    <w:rsid w:val="00597F6A"/>
    <w:rsid w:val="005A02FC"/>
    <w:rsid w:val="005A05AA"/>
    <w:rsid w:val="005A10DE"/>
    <w:rsid w:val="005A2B8B"/>
    <w:rsid w:val="005A2D08"/>
    <w:rsid w:val="005A2F24"/>
    <w:rsid w:val="005A370E"/>
    <w:rsid w:val="005A4097"/>
    <w:rsid w:val="005A447C"/>
    <w:rsid w:val="005A4F72"/>
    <w:rsid w:val="005A5225"/>
    <w:rsid w:val="005A640A"/>
    <w:rsid w:val="005A653F"/>
    <w:rsid w:val="005A65CB"/>
    <w:rsid w:val="005A6C6F"/>
    <w:rsid w:val="005A7768"/>
    <w:rsid w:val="005A7D3A"/>
    <w:rsid w:val="005B004A"/>
    <w:rsid w:val="005B1623"/>
    <w:rsid w:val="005B1A7E"/>
    <w:rsid w:val="005B2139"/>
    <w:rsid w:val="005B21B7"/>
    <w:rsid w:val="005B292E"/>
    <w:rsid w:val="005B3D9F"/>
    <w:rsid w:val="005B4648"/>
    <w:rsid w:val="005B48AD"/>
    <w:rsid w:val="005B5C7E"/>
    <w:rsid w:val="005B62E6"/>
    <w:rsid w:val="005B725E"/>
    <w:rsid w:val="005C0058"/>
    <w:rsid w:val="005C0D25"/>
    <w:rsid w:val="005C1895"/>
    <w:rsid w:val="005C2049"/>
    <w:rsid w:val="005C2D33"/>
    <w:rsid w:val="005C3377"/>
    <w:rsid w:val="005C346D"/>
    <w:rsid w:val="005C36D8"/>
    <w:rsid w:val="005C3D8B"/>
    <w:rsid w:val="005C4915"/>
    <w:rsid w:val="005C68A3"/>
    <w:rsid w:val="005C6A3D"/>
    <w:rsid w:val="005C7C74"/>
    <w:rsid w:val="005D0986"/>
    <w:rsid w:val="005D0DD8"/>
    <w:rsid w:val="005D12FA"/>
    <w:rsid w:val="005D34FE"/>
    <w:rsid w:val="005D49D1"/>
    <w:rsid w:val="005D4D05"/>
    <w:rsid w:val="005D549C"/>
    <w:rsid w:val="005D55A0"/>
    <w:rsid w:val="005D5F7E"/>
    <w:rsid w:val="005D6363"/>
    <w:rsid w:val="005D6A6B"/>
    <w:rsid w:val="005D6AD5"/>
    <w:rsid w:val="005D6E8B"/>
    <w:rsid w:val="005D73C5"/>
    <w:rsid w:val="005D7A4E"/>
    <w:rsid w:val="005E1244"/>
    <w:rsid w:val="005E1291"/>
    <w:rsid w:val="005E12E5"/>
    <w:rsid w:val="005E1A4C"/>
    <w:rsid w:val="005E1DDF"/>
    <w:rsid w:val="005E3266"/>
    <w:rsid w:val="005E4966"/>
    <w:rsid w:val="005E63DB"/>
    <w:rsid w:val="005F1458"/>
    <w:rsid w:val="005F1CBE"/>
    <w:rsid w:val="005F214B"/>
    <w:rsid w:val="005F23AC"/>
    <w:rsid w:val="005F29EE"/>
    <w:rsid w:val="005F3DCE"/>
    <w:rsid w:val="005F3E35"/>
    <w:rsid w:val="005F3F1E"/>
    <w:rsid w:val="005F4085"/>
    <w:rsid w:val="005F43F3"/>
    <w:rsid w:val="005F4676"/>
    <w:rsid w:val="005F4857"/>
    <w:rsid w:val="005F5392"/>
    <w:rsid w:val="005F59E0"/>
    <w:rsid w:val="005F5B0B"/>
    <w:rsid w:val="005F6DC5"/>
    <w:rsid w:val="005F772E"/>
    <w:rsid w:val="00600182"/>
    <w:rsid w:val="0060219D"/>
    <w:rsid w:val="006024B7"/>
    <w:rsid w:val="0060269D"/>
    <w:rsid w:val="00602B74"/>
    <w:rsid w:val="00602D6F"/>
    <w:rsid w:val="006030B7"/>
    <w:rsid w:val="00603377"/>
    <w:rsid w:val="0060378C"/>
    <w:rsid w:val="006058CE"/>
    <w:rsid w:val="0060683D"/>
    <w:rsid w:val="00606ADA"/>
    <w:rsid w:val="00607A8C"/>
    <w:rsid w:val="00607CC7"/>
    <w:rsid w:val="00610FC2"/>
    <w:rsid w:val="00611B8E"/>
    <w:rsid w:val="00611D68"/>
    <w:rsid w:val="0061234B"/>
    <w:rsid w:val="00612500"/>
    <w:rsid w:val="00612530"/>
    <w:rsid w:val="00612607"/>
    <w:rsid w:val="00612A99"/>
    <w:rsid w:val="00615EE9"/>
    <w:rsid w:val="00616647"/>
    <w:rsid w:val="00617DE6"/>
    <w:rsid w:val="006206A8"/>
    <w:rsid w:val="006222B9"/>
    <w:rsid w:val="00622358"/>
    <w:rsid w:val="00622990"/>
    <w:rsid w:val="00622A32"/>
    <w:rsid w:val="00622AD8"/>
    <w:rsid w:val="00623C89"/>
    <w:rsid w:val="0062464D"/>
    <w:rsid w:val="006253AC"/>
    <w:rsid w:val="0062633E"/>
    <w:rsid w:val="00627DAE"/>
    <w:rsid w:val="006308A4"/>
    <w:rsid w:val="00631C08"/>
    <w:rsid w:val="00631CE7"/>
    <w:rsid w:val="006324A3"/>
    <w:rsid w:val="00634A9B"/>
    <w:rsid w:val="00635969"/>
    <w:rsid w:val="006359B9"/>
    <w:rsid w:val="00635B5C"/>
    <w:rsid w:val="00635BA0"/>
    <w:rsid w:val="00635D78"/>
    <w:rsid w:val="00636066"/>
    <w:rsid w:val="006369DF"/>
    <w:rsid w:val="00636B71"/>
    <w:rsid w:val="00636CA9"/>
    <w:rsid w:val="006374E6"/>
    <w:rsid w:val="006377C0"/>
    <w:rsid w:val="00637C50"/>
    <w:rsid w:val="00640372"/>
    <w:rsid w:val="00641BCB"/>
    <w:rsid w:val="00643603"/>
    <w:rsid w:val="006439AC"/>
    <w:rsid w:val="00643A68"/>
    <w:rsid w:val="006444B9"/>
    <w:rsid w:val="006444C6"/>
    <w:rsid w:val="00644786"/>
    <w:rsid w:val="00645107"/>
    <w:rsid w:val="00645877"/>
    <w:rsid w:val="00645C0A"/>
    <w:rsid w:val="006467ED"/>
    <w:rsid w:val="0064766F"/>
    <w:rsid w:val="00651075"/>
    <w:rsid w:val="00651862"/>
    <w:rsid w:val="00652628"/>
    <w:rsid w:val="006528A9"/>
    <w:rsid w:val="00652BB7"/>
    <w:rsid w:val="00652D53"/>
    <w:rsid w:val="00653228"/>
    <w:rsid w:val="006532F7"/>
    <w:rsid w:val="0065362E"/>
    <w:rsid w:val="006542B9"/>
    <w:rsid w:val="00654B1E"/>
    <w:rsid w:val="00655710"/>
    <w:rsid w:val="00656274"/>
    <w:rsid w:val="00656320"/>
    <w:rsid w:val="00656669"/>
    <w:rsid w:val="00656908"/>
    <w:rsid w:val="006602DC"/>
    <w:rsid w:val="006608A2"/>
    <w:rsid w:val="00660F7B"/>
    <w:rsid w:val="0066359D"/>
    <w:rsid w:val="00666119"/>
    <w:rsid w:val="006661A0"/>
    <w:rsid w:val="006661C0"/>
    <w:rsid w:val="006702A5"/>
    <w:rsid w:val="0067189A"/>
    <w:rsid w:val="00671F83"/>
    <w:rsid w:val="0067293D"/>
    <w:rsid w:val="00672F32"/>
    <w:rsid w:val="0067420D"/>
    <w:rsid w:val="006748E1"/>
    <w:rsid w:val="00675CC5"/>
    <w:rsid w:val="00675DBA"/>
    <w:rsid w:val="00675E83"/>
    <w:rsid w:val="006765D4"/>
    <w:rsid w:val="006768BF"/>
    <w:rsid w:val="00676E8E"/>
    <w:rsid w:val="006810CE"/>
    <w:rsid w:val="006821B7"/>
    <w:rsid w:val="006826BD"/>
    <w:rsid w:val="00682C9B"/>
    <w:rsid w:val="00683274"/>
    <w:rsid w:val="00685583"/>
    <w:rsid w:val="0068565A"/>
    <w:rsid w:val="00685796"/>
    <w:rsid w:val="00685ADD"/>
    <w:rsid w:val="00685DEA"/>
    <w:rsid w:val="00686D2D"/>
    <w:rsid w:val="00687E35"/>
    <w:rsid w:val="00690C5B"/>
    <w:rsid w:val="006911DF"/>
    <w:rsid w:val="0069141B"/>
    <w:rsid w:val="00694350"/>
    <w:rsid w:val="00695CC6"/>
    <w:rsid w:val="0069639F"/>
    <w:rsid w:val="00696A4A"/>
    <w:rsid w:val="00696B30"/>
    <w:rsid w:val="00696CCF"/>
    <w:rsid w:val="006A0671"/>
    <w:rsid w:val="006A0821"/>
    <w:rsid w:val="006A0FB4"/>
    <w:rsid w:val="006A1C24"/>
    <w:rsid w:val="006A277D"/>
    <w:rsid w:val="006A31E6"/>
    <w:rsid w:val="006A3836"/>
    <w:rsid w:val="006A5B30"/>
    <w:rsid w:val="006A7CAB"/>
    <w:rsid w:val="006B0A17"/>
    <w:rsid w:val="006B0E0B"/>
    <w:rsid w:val="006B11AE"/>
    <w:rsid w:val="006B32D7"/>
    <w:rsid w:val="006B371A"/>
    <w:rsid w:val="006B3B55"/>
    <w:rsid w:val="006B43E8"/>
    <w:rsid w:val="006B55A2"/>
    <w:rsid w:val="006B5B19"/>
    <w:rsid w:val="006B6298"/>
    <w:rsid w:val="006B67CF"/>
    <w:rsid w:val="006B7168"/>
    <w:rsid w:val="006B7442"/>
    <w:rsid w:val="006B7A4F"/>
    <w:rsid w:val="006C0665"/>
    <w:rsid w:val="006C21A4"/>
    <w:rsid w:val="006C31FF"/>
    <w:rsid w:val="006C341B"/>
    <w:rsid w:val="006C39C7"/>
    <w:rsid w:val="006C3D8D"/>
    <w:rsid w:val="006C40F1"/>
    <w:rsid w:val="006C5A5A"/>
    <w:rsid w:val="006C6199"/>
    <w:rsid w:val="006C67A6"/>
    <w:rsid w:val="006C7C74"/>
    <w:rsid w:val="006D06AC"/>
    <w:rsid w:val="006D09DB"/>
    <w:rsid w:val="006D226F"/>
    <w:rsid w:val="006D3E1A"/>
    <w:rsid w:val="006D4322"/>
    <w:rsid w:val="006D4BE5"/>
    <w:rsid w:val="006D4EF4"/>
    <w:rsid w:val="006D551F"/>
    <w:rsid w:val="006D57B3"/>
    <w:rsid w:val="006D61B1"/>
    <w:rsid w:val="006D69B0"/>
    <w:rsid w:val="006D6A93"/>
    <w:rsid w:val="006D78DB"/>
    <w:rsid w:val="006E0D56"/>
    <w:rsid w:val="006E0E17"/>
    <w:rsid w:val="006E2633"/>
    <w:rsid w:val="006E4F24"/>
    <w:rsid w:val="006E5BB1"/>
    <w:rsid w:val="006E5FDC"/>
    <w:rsid w:val="006E68E4"/>
    <w:rsid w:val="006E6D55"/>
    <w:rsid w:val="006E6E6E"/>
    <w:rsid w:val="006E6E9A"/>
    <w:rsid w:val="006E707B"/>
    <w:rsid w:val="006E739F"/>
    <w:rsid w:val="006F120D"/>
    <w:rsid w:val="006F1633"/>
    <w:rsid w:val="006F2414"/>
    <w:rsid w:val="006F246F"/>
    <w:rsid w:val="006F5A9D"/>
    <w:rsid w:val="006F65D1"/>
    <w:rsid w:val="006F6946"/>
    <w:rsid w:val="006F7269"/>
    <w:rsid w:val="006F7C6E"/>
    <w:rsid w:val="006F7F52"/>
    <w:rsid w:val="00700239"/>
    <w:rsid w:val="007009B2"/>
    <w:rsid w:val="007031B0"/>
    <w:rsid w:val="00703887"/>
    <w:rsid w:val="0070523A"/>
    <w:rsid w:val="00706873"/>
    <w:rsid w:val="00710002"/>
    <w:rsid w:val="007100E3"/>
    <w:rsid w:val="007104C0"/>
    <w:rsid w:val="00710DE7"/>
    <w:rsid w:val="007111B8"/>
    <w:rsid w:val="0071261A"/>
    <w:rsid w:val="00712EE5"/>
    <w:rsid w:val="00712F4D"/>
    <w:rsid w:val="00713BBC"/>
    <w:rsid w:val="007149CA"/>
    <w:rsid w:val="0071533A"/>
    <w:rsid w:val="0071587F"/>
    <w:rsid w:val="00715D5A"/>
    <w:rsid w:val="00716389"/>
    <w:rsid w:val="007165C9"/>
    <w:rsid w:val="0071693E"/>
    <w:rsid w:val="00716B43"/>
    <w:rsid w:val="00716F37"/>
    <w:rsid w:val="007170F2"/>
    <w:rsid w:val="00717B28"/>
    <w:rsid w:val="00722706"/>
    <w:rsid w:val="00722D33"/>
    <w:rsid w:val="00723810"/>
    <w:rsid w:val="0072398E"/>
    <w:rsid w:val="00724AF7"/>
    <w:rsid w:val="00725EFC"/>
    <w:rsid w:val="00726E13"/>
    <w:rsid w:val="00727BF3"/>
    <w:rsid w:val="0073031F"/>
    <w:rsid w:val="007308D3"/>
    <w:rsid w:val="00731307"/>
    <w:rsid w:val="007321EA"/>
    <w:rsid w:val="0073283A"/>
    <w:rsid w:val="007328F7"/>
    <w:rsid w:val="00732CFC"/>
    <w:rsid w:val="007335FF"/>
    <w:rsid w:val="00733D08"/>
    <w:rsid w:val="00735CEB"/>
    <w:rsid w:val="00736FB0"/>
    <w:rsid w:val="00737BCF"/>
    <w:rsid w:val="00740297"/>
    <w:rsid w:val="00741AB4"/>
    <w:rsid w:val="0074269A"/>
    <w:rsid w:val="00742A98"/>
    <w:rsid w:val="00743695"/>
    <w:rsid w:val="00745D09"/>
    <w:rsid w:val="007468CB"/>
    <w:rsid w:val="0074755C"/>
    <w:rsid w:val="007511EA"/>
    <w:rsid w:val="00751240"/>
    <w:rsid w:val="00751DCD"/>
    <w:rsid w:val="00752158"/>
    <w:rsid w:val="00752F55"/>
    <w:rsid w:val="007534E9"/>
    <w:rsid w:val="007538B3"/>
    <w:rsid w:val="007549DC"/>
    <w:rsid w:val="00754C84"/>
    <w:rsid w:val="00754EBB"/>
    <w:rsid w:val="0075583A"/>
    <w:rsid w:val="00760091"/>
    <w:rsid w:val="00760255"/>
    <w:rsid w:val="00760460"/>
    <w:rsid w:val="00760507"/>
    <w:rsid w:val="0076092A"/>
    <w:rsid w:val="00760C0E"/>
    <w:rsid w:val="00761E3C"/>
    <w:rsid w:val="007622EB"/>
    <w:rsid w:val="007629AD"/>
    <w:rsid w:val="00763CA2"/>
    <w:rsid w:val="007641AC"/>
    <w:rsid w:val="007648C9"/>
    <w:rsid w:val="00764D0D"/>
    <w:rsid w:val="00765DEE"/>
    <w:rsid w:val="00765E07"/>
    <w:rsid w:val="00766407"/>
    <w:rsid w:val="00766524"/>
    <w:rsid w:val="007669EF"/>
    <w:rsid w:val="00767607"/>
    <w:rsid w:val="0077050E"/>
    <w:rsid w:val="00771795"/>
    <w:rsid w:val="00771868"/>
    <w:rsid w:val="00772713"/>
    <w:rsid w:val="0077276C"/>
    <w:rsid w:val="00772EE7"/>
    <w:rsid w:val="0077354E"/>
    <w:rsid w:val="00773617"/>
    <w:rsid w:val="00773664"/>
    <w:rsid w:val="007738A6"/>
    <w:rsid w:val="00773BDB"/>
    <w:rsid w:val="0077559D"/>
    <w:rsid w:val="00775ADC"/>
    <w:rsid w:val="00775CA9"/>
    <w:rsid w:val="00775D18"/>
    <w:rsid w:val="00775E6B"/>
    <w:rsid w:val="007760C3"/>
    <w:rsid w:val="0077668D"/>
    <w:rsid w:val="00777B68"/>
    <w:rsid w:val="00783663"/>
    <w:rsid w:val="00783EE8"/>
    <w:rsid w:val="00784460"/>
    <w:rsid w:val="0078518E"/>
    <w:rsid w:val="00785CCD"/>
    <w:rsid w:val="00785E85"/>
    <w:rsid w:val="00786C67"/>
    <w:rsid w:val="00787196"/>
    <w:rsid w:val="007872D2"/>
    <w:rsid w:val="00787607"/>
    <w:rsid w:val="007911AA"/>
    <w:rsid w:val="007915DA"/>
    <w:rsid w:val="007938E6"/>
    <w:rsid w:val="00793F1A"/>
    <w:rsid w:val="00794C49"/>
    <w:rsid w:val="00794D45"/>
    <w:rsid w:val="00795396"/>
    <w:rsid w:val="007A17F0"/>
    <w:rsid w:val="007A1ADB"/>
    <w:rsid w:val="007A1B62"/>
    <w:rsid w:val="007A1EA6"/>
    <w:rsid w:val="007A2175"/>
    <w:rsid w:val="007A2423"/>
    <w:rsid w:val="007A2761"/>
    <w:rsid w:val="007A2D5A"/>
    <w:rsid w:val="007A3001"/>
    <w:rsid w:val="007A34A0"/>
    <w:rsid w:val="007A3A0C"/>
    <w:rsid w:val="007A5294"/>
    <w:rsid w:val="007A58AC"/>
    <w:rsid w:val="007A5971"/>
    <w:rsid w:val="007A5BBB"/>
    <w:rsid w:val="007A679B"/>
    <w:rsid w:val="007A7567"/>
    <w:rsid w:val="007B008D"/>
    <w:rsid w:val="007B06B9"/>
    <w:rsid w:val="007B0F7E"/>
    <w:rsid w:val="007B178E"/>
    <w:rsid w:val="007B1A40"/>
    <w:rsid w:val="007B27FF"/>
    <w:rsid w:val="007B4118"/>
    <w:rsid w:val="007B4382"/>
    <w:rsid w:val="007B5FE3"/>
    <w:rsid w:val="007C01F5"/>
    <w:rsid w:val="007C1154"/>
    <w:rsid w:val="007C1813"/>
    <w:rsid w:val="007C1BF9"/>
    <w:rsid w:val="007C364F"/>
    <w:rsid w:val="007C3A3C"/>
    <w:rsid w:val="007C4A9C"/>
    <w:rsid w:val="007C63EB"/>
    <w:rsid w:val="007C76D5"/>
    <w:rsid w:val="007D18DE"/>
    <w:rsid w:val="007D1AB0"/>
    <w:rsid w:val="007D2212"/>
    <w:rsid w:val="007D2638"/>
    <w:rsid w:val="007D2828"/>
    <w:rsid w:val="007D2D90"/>
    <w:rsid w:val="007D3A0D"/>
    <w:rsid w:val="007D3E5F"/>
    <w:rsid w:val="007D404B"/>
    <w:rsid w:val="007D4433"/>
    <w:rsid w:val="007D4B7E"/>
    <w:rsid w:val="007D5A72"/>
    <w:rsid w:val="007D5C3F"/>
    <w:rsid w:val="007D690C"/>
    <w:rsid w:val="007D7D0D"/>
    <w:rsid w:val="007E1445"/>
    <w:rsid w:val="007E1A2E"/>
    <w:rsid w:val="007E204A"/>
    <w:rsid w:val="007E27AF"/>
    <w:rsid w:val="007E2861"/>
    <w:rsid w:val="007E3355"/>
    <w:rsid w:val="007E4B0F"/>
    <w:rsid w:val="007E5B23"/>
    <w:rsid w:val="007E5FE2"/>
    <w:rsid w:val="007F00EE"/>
    <w:rsid w:val="007F0800"/>
    <w:rsid w:val="007F1145"/>
    <w:rsid w:val="007F138F"/>
    <w:rsid w:val="007F1440"/>
    <w:rsid w:val="007F18E8"/>
    <w:rsid w:val="007F237F"/>
    <w:rsid w:val="007F253F"/>
    <w:rsid w:val="007F264A"/>
    <w:rsid w:val="007F3083"/>
    <w:rsid w:val="007F4606"/>
    <w:rsid w:val="007F51D3"/>
    <w:rsid w:val="007F562E"/>
    <w:rsid w:val="007F56A9"/>
    <w:rsid w:val="007F5CBF"/>
    <w:rsid w:val="007F6771"/>
    <w:rsid w:val="007F74C8"/>
    <w:rsid w:val="007F75F9"/>
    <w:rsid w:val="007F7915"/>
    <w:rsid w:val="00800731"/>
    <w:rsid w:val="00800924"/>
    <w:rsid w:val="00800B1A"/>
    <w:rsid w:val="00800EF2"/>
    <w:rsid w:val="008014DE"/>
    <w:rsid w:val="0080189E"/>
    <w:rsid w:val="0080196D"/>
    <w:rsid w:val="0080302A"/>
    <w:rsid w:val="008030BD"/>
    <w:rsid w:val="00803260"/>
    <w:rsid w:val="0080329C"/>
    <w:rsid w:val="00804BFB"/>
    <w:rsid w:val="00805342"/>
    <w:rsid w:val="00806A76"/>
    <w:rsid w:val="0080727F"/>
    <w:rsid w:val="0080731C"/>
    <w:rsid w:val="00807AFB"/>
    <w:rsid w:val="008111A0"/>
    <w:rsid w:val="008118C3"/>
    <w:rsid w:val="00812D04"/>
    <w:rsid w:val="008135ED"/>
    <w:rsid w:val="008136E2"/>
    <w:rsid w:val="00814490"/>
    <w:rsid w:val="00814CB7"/>
    <w:rsid w:val="00816C21"/>
    <w:rsid w:val="00817132"/>
    <w:rsid w:val="00820CF3"/>
    <w:rsid w:val="00821971"/>
    <w:rsid w:val="00821FEF"/>
    <w:rsid w:val="008231E1"/>
    <w:rsid w:val="0082355A"/>
    <w:rsid w:val="00823F88"/>
    <w:rsid w:val="0082486C"/>
    <w:rsid w:val="00826309"/>
    <w:rsid w:val="0082742F"/>
    <w:rsid w:val="00827448"/>
    <w:rsid w:val="0082752C"/>
    <w:rsid w:val="00827B26"/>
    <w:rsid w:val="0083118A"/>
    <w:rsid w:val="008313EC"/>
    <w:rsid w:val="008319D2"/>
    <w:rsid w:val="00831D98"/>
    <w:rsid w:val="00832FAA"/>
    <w:rsid w:val="00833340"/>
    <w:rsid w:val="00833F02"/>
    <w:rsid w:val="00834207"/>
    <w:rsid w:val="00834412"/>
    <w:rsid w:val="008352AD"/>
    <w:rsid w:val="00836F39"/>
    <w:rsid w:val="008370CD"/>
    <w:rsid w:val="00842FB3"/>
    <w:rsid w:val="0084481D"/>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ACF"/>
    <w:rsid w:val="0085726E"/>
    <w:rsid w:val="00860A5D"/>
    <w:rsid w:val="008619B2"/>
    <w:rsid w:val="0086296C"/>
    <w:rsid w:val="00862E84"/>
    <w:rsid w:val="00863794"/>
    <w:rsid w:val="008658E0"/>
    <w:rsid w:val="00865935"/>
    <w:rsid w:val="00865B45"/>
    <w:rsid w:val="00867273"/>
    <w:rsid w:val="00867E76"/>
    <w:rsid w:val="008739F6"/>
    <w:rsid w:val="00874CB1"/>
    <w:rsid w:val="00875463"/>
    <w:rsid w:val="0087581D"/>
    <w:rsid w:val="00876CD8"/>
    <w:rsid w:val="00877060"/>
    <w:rsid w:val="008771BA"/>
    <w:rsid w:val="0087740D"/>
    <w:rsid w:val="00880C56"/>
    <w:rsid w:val="00881AA5"/>
    <w:rsid w:val="00881F29"/>
    <w:rsid w:val="00882105"/>
    <w:rsid w:val="00882E5E"/>
    <w:rsid w:val="00883B4F"/>
    <w:rsid w:val="00885574"/>
    <w:rsid w:val="0088557E"/>
    <w:rsid w:val="00885673"/>
    <w:rsid w:val="008870DC"/>
    <w:rsid w:val="00887743"/>
    <w:rsid w:val="00887C43"/>
    <w:rsid w:val="00890ED0"/>
    <w:rsid w:val="008913EC"/>
    <w:rsid w:val="008918E8"/>
    <w:rsid w:val="00891ECC"/>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68AC"/>
    <w:rsid w:val="008A7E96"/>
    <w:rsid w:val="008A7EFB"/>
    <w:rsid w:val="008B0051"/>
    <w:rsid w:val="008B00DC"/>
    <w:rsid w:val="008B0428"/>
    <w:rsid w:val="008B1594"/>
    <w:rsid w:val="008B1833"/>
    <w:rsid w:val="008B3190"/>
    <w:rsid w:val="008B3AEE"/>
    <w:rsid w:val="008B55F4"/>
    <w:rsid w:val="008B6487"/>
    <w:rsid w:val="008B6CF7"/>
    <w:rsid w:val="008B7177"/>
    <w:rsid w:val="008B7633"/>
    <w:rsid w:val="008C0918"/>
    <w:rsid w:val="008C0ED9"/>
    <w:rsid w:val="008C16D0"/>
    <w:rsid w:val="008C36C6"/>
    <w:rsid w:val="008C3CED"/>
    <w:rsid w:val="008C4070"/>
    <w:rsid w:val="008C59A2"/>
    <w:rsid w:val="008C655D"/>
    <w:rsid w:val="008C6D86"/>
    <w:rsid w:val="008C719F"/>
    <w:rsid w:val="008C7509"/>
    <w:rsid w:val="008C76A4"/>
    <w:rsid w:val="008C7CD5"/>
    <w:rsid w:val="008D0494"/>
    <w:rsid w:val="008D0587"/>
    <w:rsid w:val="008D0A7A"/>
    <w:rsid w:val="008D0EB0"/>
    <w:rsid w:val="008D0FB6"/>
    <w:rsid w:val="008D2018"/>
    <w:rsid w:val="008D24A3"/>
    <w:rsid w:val="008D2D38"/>
    <w:rsid w:val="008D2EB3"/>
    <w:rsid w:val="008D2FB4"/>
    <w:rsid w:val="008D3BD0"/>
    <w:rsid w:val="008D4102"/>
    <w:rsid w:val="008D4400"/>
    <w:rsid w:val="008D49DE"/>
    <w:rsid w:val="008D52F9"/>
    <w:rsid w:val="008D5414"/>
    <w:rsid w:val="008D58A1"/>
    <w:rsid w:val="008D5FFF"/>
    <w:rsid w:val="008D74D4"/>
    <w:rsid w:val="008D770F"/>
    <w:rsid w:val="008D772A"/>
    <w:rsid w:val="008D78BC"/>
    <w:rsid w:val="008E201D"/>
    <w:rsid w:val="008E2579"/>
    <w:rsid w:val="008E275F"/>
    <w:rsid w:val="008E280A"/>
    <w:rsid w:val="008E35B8"/>
    <w:rsid w:val="008E3937"/>
    <w:rsid w:val="008E3C74"/>
    <w:rsid w:val="008E3F72"/>
    <w:rsid w:val="008E4027"/>
    <w:rsid w:val="008E4B33"/>
    <w:rsid w:val="008E4ECC"/>
    <w:rsid w:val="008E5781"/>
    <w:rsid w:val="008E6EF7"/>
    <w:rsid w:val="008E7003"/>
    <w:rsid w:val="008E7354"/>
    <w:rsid w:val="008F11CB"/>
    <w:rsid w:val="008F214B"/>
    <w:rsid w:val="008F29D1"/>
    <w:rsid w:val="008F353B"/>
    <w:rsid w:val="008F571B"/>
    <w:rsid w:val="008F5E03"/>
    <w:rsid w:val="008F677A"/>
    <w:rsid w:val="008F6BFB"/>
    <w:rsid w:val="008F7E27"/>
    <w:rsid w:val="00900774"/>
    <w:rsid w:val="00902D14"/>
    <w:rsid w:val="00903915"/>
    <w:rsid w:val="00903F7D"/>
    <w:rsid w:val="00904157"/>
    <w:rsid w:val="00904BC1"/>
    <w:rsid w:val="0090636C"/>
    <w:rsid w:val="009065B6"/>
    <w:rsid w:val="009065EF"/>
    <w:rsid w:val="00911C7A"/>
    <w:rsid w:val="009129DE"/>
    <w:rsid w:val="00913439"/>
    <w:rsid w:val="009139AC"/>
    <w:rsid w:val="009143BC"/>
    <w:rsid w:val="00914DD7"/>
    <w:rsid w:val="0091529D"/>
    <w:rsid w:val="00915F6E"/>
    <w:rsid w:val="00916F46"/>
    <w:rsid w:val="00917272"/>
    <w:rsid w:val="0092147A"/>
    <w:rsid w:val="00921A40"/>
    <w:rsid w:val="00921E25"/>
    <w:rsid w:val="0092296E"/>
    <w:rsid w:val="00923CF0"/>
    <w:rsid w:val="00923F1E"/>
    <w:rsid w:val="00925572"/>
    <w:rsid w:val="0092794F"/>
    <w:rsid w:val="009308C0"/>
    <w:rsid w:val="0093092E"/>
    <w:rsid w:val="00930AB8"/>
    <w:rsid w:val="00930D73"/>
    <w:rsid w:val="00931AB9"/>
    <w:rsid w:val="00932A81"/>
    <w:rsid w:val="0093366E"/>
    <w:rsid w:val="00933CA9"/>
    <w:rsid w:val="00933E5C"/>
    <w:rsid w:val="00934D18"/>
    <w:rsid w:val="0093509E"/>
    <w:rsid w:val="00935790"/>
    <w:rsid w:val="00936453"/>
    <w:rsid w:val="009400F7"/>
    <w:rsid w:val="00940D5E"/>
    <w:rsid w:val="0094291D"/>
    <w:rsid w:val="009429C1"/>
    <w:rsid w:val="00942B2A"/>
    <w:rsid w:val="009443E6"/>
    <w:rsid w:val="00944578"/>
    <w:rsid w:val="00945C8B"/>
    <w:rsid w:val="009477BA"/>
    <w:rsid w:val="0095047D"/>
    <w:rsid w:val="009511A6"/>
    <w:rsid w:val="00951DCE"/>
    <w:rsid w:val="00951E12"/>
    <w:rsid w:val="00952C82"/>
    <w:rsid w:val="009536A8"/>
    <w:rsid w:val="00953D0A"/>
    <w:rsid w:val="00954C1C"/>
    <w:rsid w:val="00954F0B"/>
    <w:rsid w:val="009555D1"/>
    <w:rsid w:val="00955718"/>
    <w:rsid w:val="009559B9"/>
    <w:rsid w:val="00955B19"/>
    <w:rsid w:val="0095713A"/>
    <w:rsid w:val="009571F1"/>
    <w:rsid w:val="00957CA5"/>
    <w:rsid w:val="00960443"/>
    <w:rsid w:val="00960C74"/>
    <w:rsid w:val="009615FD"/>
    <w:rsid w:val="00962030"/>
    <w:rsid w:val="00962815"/>
    <w:rsid w:val="00962EF1"/>
    <w:rsid w:val="00964D02"/>
    <w:rsid w:val="00964F88"/>
    <w:rsid w:val="009679CC"/>
    <w:rsid w:val="00970E41"/>
    <w:rsid w:val="00970EED"/>
    <w:rsid w:val="0097219E"/>
    <w:rsid w:val="009734BF"/>
    <w:rsid w:val="0097391D"/>
    <w:rsid w:val="00973AE3"/>
    <w:rsid w:val="0097410F"/>
    <w:rsid w:val="00974AB6"/>
    <w:rsid w:val="00975566"/>
    <w:rsid w:val="00975E5C"/>
    <w:rsid w:val="00976776"/>
    <w:rsid w:val="0097694F"/>
    <w:rsid w:val="009774E3"/>
    <w:rsid w:val="00977B87"/>
    <w:rsid w:val="00980822"/>
    <w:rsid w:val="00980D52"/>
    <w:rsid w:val="0098141E"/>
    <w:rsid w:val="00981B3E"/>
    <w:rsid w:val="00982606"/>
    <w:rsid w:val="009829C8"/>
    <w:rsid w:val="00983233"/>
    <w:rsid w:val="00983282"/>
    <w:rsid w:val="00983D30"/>
    <w:rsid w:val="009843CB"/>
    <w:rsid w:val="00985D18"/>
    <w:rsid w:val="00986ADA"/>
    <w:rsid w:val="00986DF2"/>
    <w:rsid w:val="009873C4"/>
    <w:rsid w:val="009878C4"/>
    <w:rsid w:val="0098799B"/>
    <w:rsid w:val="00987FC0"/>
    <w:rsid w:val="00990361"/>
    <w:rsid w:val="00990433"/>
    <w:rsid w:val="00990C82"/>
    <w:rsid w:val="00991370"/>
    <w:rsid w:val="00992B8F"/>
    <w:rsid w:val="00994AFF"/>
    <w:rsid w:val="00994FD9"/>
    <w:rsid w:val="00995AC6"/>
    <w:rsid w:val="00996466"/>
    <w:rsid w:val="009966DD"/>
    <w:rsid w:val="00997A0E"/>
    <w:rsid w:val="009A0CEA"/>
    <w:rsid w:val="009A1265"/>
    <w:rsid w:val="009A2AF7"/>
    <w:rsid w:val="009A2CF9"/>
    <w:rsid w:val="009A2F4A"/>
    <w:rsid w:val="009A330B"/>
    <w:rsid w:val="009A4349"/>
    <w:rsid w:val="009A493A"/>
    <w:rsid w:val="009A4FFE"/>
    <w:rsid w:val="009A54F4"/>
    <w:rsid w:val="009A5588"/>
    <w:rsid w:val="009A6B93"/>
    <w:rsid w:val="009B05B7"/>
    <w:rsid w:val="009B0B4E"/>
    <w:rsid w:val="009B278D"/>
    <w:rsid w:val="009B3F0C"/>
    <w:rsid w:val="009B425B"/>
    <w:rsid w:val="009B48AB"/>
    <w:rsid w:val="009B5BE8"/>
    <w:rsid w:val="009B5DA1"/>
    <w:rsid w:val="009B6854"/>
    <w:rsid w:val="009B6915"/>
    <w:rsid w:val="009B6DD1"/>
    <w:rsid w:val="009C11DC"/>
    <w:rsid w:val="009C1237"/>
    <w:rsid w:val="009C18BB"/>
    <w:rsid w:val="009C1E21"/>
    <w:rsid w:val="009C2237"/>
    <w:rsid w:val="009C28D1"/>
    <w:rsid w:val="009C2F2B"/>
    <w:rsid w:val="009C365B"/>
    <w:rsid w:val="009C4305"/>
    <w:rsid w:val="009C5751"/>
    <w:rsid w:val="009C5A9D"/>
    <w:rsid w:val="009C5AF3"/>
    <w:rsid w:val="009C5EB2"/>
    <w:rsid w:val="009C62C8"/>
    <w:rsid w:val="009C6475"/>
    <w:rsid w:val="009C7331"/>
    <w:rsid w:val="009C753F"/>
    <w:rsid w:val="009C7E47"/>
    <w:rsid w:val="009D0493"/>
    <w:rsid w:val="009D0933"/>
    <w:rsid w:val="009D0FF2"/>
    <w:rsid w:val="009D1DBC"/>
    <w:rsid w:val="009D474A"/>
    <w:rsid w:val="009D4D02"/>
    <w:rsid w:val="009D50F7"/>
    <w:rsid w:val="009D524C"/>
    <w:rsid w:val="009D53B3"/>
    <w:rsid w:val="009D6406"/>
    <w:rsid w:val="009D6BA1"/>
    <w:rsid w:val="009D7267"/>
    <w:rsid w:val="009D78E5"/>
    <w:rsid w:val="009E1A1F"/>
    <w:rsid w:val="009E20EE"/>
    <w:rsid w:val="009E244B"/>
    <w:rsid w:val="009E3725"/>
    <w:rsid w:val="009E394A"/>
    <w:rsid w:val="009E3BCD"/>
    <w:rsid w:val="009E430B"/>
    <w:rsid w:val="009E4771"/>
    <w:rsid w:val="009E5A9D"/>
    <w:rsid w:val="009E6E47"/>
    <w:rsid w:val="009E74B6"/>
    <w:rsid w:val="009F1761"/>
    <w:rsid w:val="009F1778"/>
    <w:rsid w:val="009F1856"/>
    <w:rsid w:val="009F2EE5"/>
    <w:rsid w:val="009F3968"/>
    <w:rsid w:val="009F3F4A"/>
    <w:rsid w:val="009F447A"/>
    <w:rsid w:val="009F45D6"/>
    <w:rsid w:val="009F4EC4"/>
    <w:rsid w:val="009F6500"/>
    <w:rsid w:val="009F6EFE"/>
    <w:rsid w:val="009F76AE"/>
    <w:rsid w:val="00A006C1"/>
    <w:rsid w:val="00A012A2"/>
    <w:rsid w:val="00A02729"/>
    <w:rsid w:val="00A03BB3"/>
    <w:rsid w:val="00A0456C"/>
    <w:rsid w:val="00A05F5D"/>
    <w:rsid w:val="00A061EE"/>
    <w:rsid w:val="00A0740A"/>
    <w:rsid w:val="00A07746"/>
    <w:rsid w:val="00A10167"/>
    <w:rsid w:val="00A112EA"/>
    <w:rsid w:val="00A1195E"/>
    <w:rsid w:val="00A11EB2"/>
    <w:rsid w:val="00A12527"/>
    <w:rsid w:val="00A13129"/>
    <w:rsid w:val="00A13804"/>
    <w:rsid w:val="00A15FA1"/>
    <w:rsid w:val="00A1606F"/>
    <w:rsid w:val="00A166E7"/>
    <w:rsid w:val="00A16C5C"/>
    <w:rsid w:val="00A171CD"/>
    <w:rsid w:val="00A17916"/>
    <w:rsid w:val="00A21809"/>
    <w:rsid w:val="00A2234F"/>
    <w:rsid w:val="00A22E5C"/>
    <w:rsid w:val="00A23736"/>
    <w:rsid w:val="00A24DCA"/>
    <w:rsid w:val="00A250B9"/>
    <w:rsid w:val="00A26645"/>
    <w:rsid w:val="00A266AC"/>
    <w:rsid w:val="00A271D6"/>
    <w:rsid w:val="00A300F6"/>
    <w:rsid w:val="00A32843"/>
    <w:rsid w:val="00A33116"/>
    <w:rsid w:val="00A335BD"/>
    <w:rsid w:val="00A337B5"/>
    <w:rsid w:val="00A34796"/>
    <w:rsid w:val="00A3620C"/>
    <w:rsid w:val="00A376B1"/>
    <w:rsid w:val="00A37D2F"/>
    <w:rsid w:val="00A40D5E"/>
    <w:rsid w:val="00A40F0E"/>
    <w:rsid w:val="00A4116D"/>
    <w:rsid w:val="00A416F1"/>
    <w:rsid w:val="00A42264"/>
    <w:rsid w:val="00A42905"/>
    <w:rsid w:val="00A43BAF"/>
    <w:rsid w:val="00A44DF8"/>
    <w:rsid w:val="00A4518A"/>
    <w:rsid w:val="00A46174"/>
    <w:rsid w:val="00A46413"/>
    <w:rsid w:val="00A47D2E"/>
    <w:rsid w:val="00A47EA8"/>
    <w:rsid w:val="00A513D8"/>
    <w:rsid w:val="00A51C4E"/>
    <w:rsid w:val="00A5251A"/>
    <w:rsid w:val="00A52812"/>
    <w:rsid w:val="00A53241"/>
    <w:rsid w:val="00A5463C"/>
    <w:rsid w:val="00A57865"/>
    <w:rsid w:val="00A57883"/>
    <w:rsid w:val="00A57A2C"/>
    <w:rsid w:val="00A61A50"/>
    <w:rsid w:val="00A61A9A"/>
    <w:rsid w:val="00A61B12"/>
    <w:rsid w:val="00A61B82"/>
    <w:rsid w:val="00A635E3"/>
    <w:rsid w:val="00A641F4"/>
    <w:rsid w:val="00A64930"/>
    <w:rsid w:val="00A66860"/>
    <w:rsid w:val="00A672D2"/>
    <w:rsid w:val="00A67651"/>
    <w:rsid w:val="00A67A52"/>
    <w:rsid w:val="00A7037C"/>
    <w:rsid w:val="00A70450"/>
    <w:rsid w:val="00A70483"/>
    <w:rsid w:val="00A71B71"/>
    <w:rsid w:val="00A7221A"/>
    <w:rsid w:val="00A73844"/>
    <w:rsid w:val="00A73F38"/>
    <w:rsid w:val="00A744C3"/>
    <w:rsid w:val="00A74BAB"/>
    <w:rsid w:val="00A74C60"/>
    <w:rsid w:val="00A7582B"/>
    <w:rsid w:val="00A75E01"/>
    <w:rsid w:val="00A75F81"/>
    <w:rsid w:val="00A762E0"/>
    <w:rsid w:val="00A7736D"/>
    <w:rsid w:val="00A776CD"/>
    <w:rsid w:val="00A77DF9"/>
    <w:rsid w:val="00A80107"/>
    <w:rsid w:val="00A80444"/>
    <w:rsid w:val="00A80817"/>
    <w:rsid w:val="00A80829"/>
    <w:rsid w:val="00A81C5A"/>
    <w:rsid w:val="00A81CD8"/>
    <w:rsid w:val="00A82272"/>
    <w:rsid w:val="00A82C07"/>
    <w:rsid w:val="00A82D55"/>
    <w:rsid w:val="00A83914"/>
    <w:rsid w:val="00A842B0"/>
    <w:rsid w:val="00A8454A"/>
    <w:rsid w:val="00A847B0"/>
    <w:rsid w:val="00A85F2D"/>
    <w:rsid w:val="00A8613F"/>
    <w:rsid w:val="00A86B28"/>
    <w:rsid w:val="00A870B3"/>
    <w:rsid w:val="00A87470"/>
    <w:rsid w:val="00A87483"/>
    <w:rsid w:val="00A87B98"/>
    <w:rsid w:val="00A87D87"/>
    <w:rsid w:val="00A9087A"/>
    <w:rsid w:val="00A91109"/>
    <w:rsid w:val="00A9177C"/>
    <w:rsid w:val="00A92E83"/>
    <w:rsid w:val="00A9415A"/>
    <w:rsid w:val="00A94D33"/>
    <w:rsid w:val="00A9719E"/>
    <w:rsid w:val="00AA0955"/>
    <w:rsid w:val="00AA0E3B"/>
    <w:rsid w:val="00AA105B"/>
    <w:rsid w:val="00AA1198"/>
    <w:rsid w:val="00AA18D5"/>
    <w:rsid w:val="00AA1C63"/>
    <w:rsid w:val="00AA1F96"/>
    <w:rsid w:val="00AA2144"/>
    <w:rsid w:val="00AA2584"/>
    <w:rsid w:val="00AA27D2"/>
    <w:rsid w:val="00AA2E7B"/>
    <w:rsid w:val="00AA321F"/>
    <w:rsid w:val="00AA4BC7"/>
    <w:rsid w:val="00AA51E0"/>
    <w:rsid w:val="00AA5DD9"/>
    <w:rsid w:val="00AB0771"/>
    <w:rsid w:val="00AB114A"/>
    <w:rsid w:val="00AB16AF"/>
    <w:rsid w:val="00AB22D5"/>
    <w:rsid w:val="00AB2BD0"/>
    <w:rsid w:val="00AB2FE5"/>
    <w:rsid w:val="00AB3289"/>
    <w:rsid w:val="00AB34EE"/>
    <w:rsid w:val="00AB47F7"/>
    <w:rsid w:val="00AB4D70"/>
    <w:rsid w:val="00AB664D"/>
    <w:rsid w:val="00AB675C"/>
    <w:rsid w:val="00AB6A80"/>
    <w:rsid w:val="00AB6C05"/>
    <w:rsid w:val="00AB6C66"/>
    <w:rsid w:val="00AB6E99"/>
    <w:rsid w:val="00AB799B"/>
    <w:rsid w:val="00AC0085"/>
    <w:rsid w:val="00AC20B0"/>
    <w:rsid w:val="00AC5212"/>
    <w:rsid w:val="00AC52EB"/>
    <w:rsid w:val="00AC5335"/>
    <w:rsid w:val="00AC5465"/>
    <w:rsid w:val="00AC5671"/>
    <w:rsid w:val="00AC5F80"/>
    <w:rsid w:val="00AC60DF"/>
    <w:rsid w:val="00AC730B"/>
    <w:rsid w:val="00AD0961"/>
    <w:rsid w:val="00AD0D02"/>
    <w:rsid w:val="00AD12D2"/>
    <w:rsid w:val="00AD1821"/>
    <w:rsid w:val="00AD1AA2"/>
    <w:rsid w:val="00AD1E32"/>
    <w:rsid w:val="00AD22AF"/>
    <w:rsid w:val="00AD2C20"/>
    <w:rsid w:val="00AD36C5"/>
    <w:rsid w:val="00AD3B57"/>
    <w:rsid w:val="00AD64EE"/>
    <w:rsid w:val="00AD6760"/>
    <w:rsid w:val="00AD6C88"/>
    <w:rsid w:val="00AD7621"/>
    <w:rsid w:val="00AD791B"/>
    <w:rsid w:val="00AD7B83"/>
    <w:rsid w:val="00AD7ECB"/>
    <w:rsid w:val="00AE082E"/>
    <w:rsid w:val="00AE0EE0"/>
    <w:rsid w:val="00AE168B"/>
    <w:rsid w:val="00AE259F"/>
    <w:rsid w:val="00AE27B8"/>
    <w:rsid w:val="00AE2F42"/>
    <w:rsid w:val="00AE3BE7"/>
    <w:rsid w:val="00AE414A"/>
    <w:rsid w:val="00AE42E8"/>
    <w:rsid w:val="00AE475F"/>
    <w:rsid w:val="00AE5878"/>
    <w:rsid w:val="00AE7487"/>
    <w:rsid w:val="00AF0C2C"/>
    <w:rsid w:val="00AF1E3A"/>
    <w:rsid w:val="00AF1F2F"/>
    <w:rsid w:val="00AF2062"/>
    <w:rsid w:val="00AF2EAF"/>
    <w:rsid w:val="00AF354C"/>
    <w:rsid w:val="00AF450A"/>
    <w:rsid w:val="00AF4594"/>
    <w:rsid w:val="00AF4D98"/>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51BB"/>
    <w:rsid w:val="00B057EF"/>
    <w:rsid w:val="00B068F5"/>
    <w:rsid w:val="00B07466"/>
    <w:rsid w:val="00B10911"/>
    <w:rsid w:val="00B10E66"/>
    <w:rsid w:val="00B112A4"/>
    <w:rsid w:val="00B1144E"/>
    <w:rsid w:val="00B11882"/>
    <w:rsid w:val="00B11A5F"/>
    <w:rsid w:val="00B11D8F"/>
    <w:rsid w:val="00B129DC"/>
    <w:rsid w:val="00B13CB6"/>
    <w:rsid w:val="00B14179"/>
    <w:rsid w:val="00B148D0"/>
    <w:rsid w:val="00B1504F"/>
    <w:rsid w:val="00B155A8"/>
    <w:rsid w:val="00B168DA"/>
    <w:rsid w:val="00B1712A"/>
    <w:rsid w:val="00B17260"/>
    <w:rsid w:val="00B21E2B"/>
    <w:rsid w:val="00B22C17"/>
    <w:rsid w:val="00B22F6E"/>
    <w:rsid w:val="00B237AF"/>
    <w:rsid w:val="00B24A80"/>
    <w:rsid w:val="00B25237"/>
    <w:rsid w:val="00B254A3"/>
    <w:rsid w:val="00B25861"/>
    <w:rsid w:val="00B27224"/>
    <w:rsid w:val="00B27CB8"/>
    <w:rsid w:val="00B3022C"/>
    <w:rsid w:val="00B302CE"/>
    <w:rsid w:val="00B30E10"/>
    <w:rsid w:val="00B31420"/>
    <w:rsid w:val="00B3181A"/>
    <w:rsid w:val="00B3391A"/>
    <w:rsid w:val="00B33EEF"/>
    <w:rsid w:val="00B35A33"/>
    <w:rsid w:val="00B3657C"/>
    <w:rsid w:val="00B37E9D"/>
    <w:rsid w:val="00B37EA3"/>
    <w:rsid w:val="00B40C1A"/>
    <w:rsid w:val="00B42800"/>
    <w:rsid w:val="00B436BF"/>
    <w:rsid w:val="00B43765"/>
    <w:rsid w:val="00B43828"/>
    <w:rsid w:val="00B44788"/>
    <w:rsid w:val="00B44E6C"/>
    <w:rsid w:val="00B4522C"/>
    <w:rsid w:val="00B45770"/>
    <w:rsid w:val="00B4690A"/>
    <w:rsid w:val="00B47700"/>
    <w:rsid w:val="00B50DE1"/>
    <w:rsid w:val="00B51A28"/>
    <w:rsid w:val="00B524CA"/>
    <w:rsid w:val="00B52FE5"/>
    <w:rsid w:val="00B5331E"/>
    <w:rsid w:val="00B53367"/>
    <w:rsid w:val="00B53ED8"/>
    <w:rsid w:val="00B55B72"/>
    <w:rsid w:val="00B561A4"/>
    <w:rsid w:val="00B5778B"/>
    <w:rsid w:val="00B602E1"/>
    <w:rsid w:val="00B60398"/>
    <w:rsid w:val="00B6152C"/>
    <w:rsid w:val="00B61F06"/>
    <w:rsid w:val="00B62A1C"/>
    <w:rsid w:val="00B62B1B"/>
    <w:rsid w:val="00B62C7D"/>
    <w:rsid w:val="00B631C4"/>
    <w:rsid w:val="00B631ED"/>
    <w:rsid w:val="00B637DD"/>
    <w:rsid w:val="00B63933"/>
    <w:rsid w:val="00B63A00"/>
    <w:rsid w:val="00B64733"/>
    <w:rsid w:val="00B64E7A"/>
    <w:rsid w:val="00B658C0"/>
    <w:rsid w:val="00B6594C"/>
    <w:rsid w:val="00B65F69"/>
    <w:rsid w:val="00B6602E"/>
    <w:rsid w:val="00B66110"/>
    <w:rsid w:val="00B66F0B"/>
    <w:rsid w:val="00B70750"/>
    <w:rsid w:val="00B70A01"/>
    <w:rsid w:val="00B715B6"/>
    <w:rsid w:val="00B74433"/>
    <w:rsid w:val="00B748E5"/>
    <w:rsid w:val="00B74A07"/>
    <w:rsid w:val="00B75369"/>
    <w:rsid w:val="00B75906"/>
    <w:rsid w:val="00B75D62"/>
    <w:rsid w:val="00B75EBC"/>
    <w:rsid w:val="00B80181"/>
    <w:rsid w:val="00B80F20"/>
    <w:rsid w:val="00B82058"/>
    <w:rsid w:val="00B82EDB"/>
    <w:rsid w:val="00B82F4D"/>
    <w:rsid w:val="00B8315A"/>
    <w:rsid w:val="00B83443"/>
    <w:rsid w:val="00B8435A"/>
    <w:rsid w:val="00B84C74"/>
    <w:rsid w:val="00B84E76"/>
    <w:rsid w:val="00B84EF4"/>
    <w:rsid w:val="00B85C1D"/>
    <w:rsid w:val="00B86190"/>
    <w:rsid w:val="00B865CA"/>
    <w:rsid w:val="00B870C9"/>
    <w:rsid w:val="00B871BB"/>
    <w:rsid w:val="00B8777D"/>
    <w:rsid w:val="00B87954"/>
    <w:rsid w:val="00B90974"/>
    <w:rsid w:val="00B91520"/>
    <w:rsid w:val="00B920CE"/>
    <w:rsid w:val="00B92A54"/>
    <w:rsid w:val="00B931C0"/>
    <w:rsid w:val="00B9349A"/>
    <w:rsid w:val="00B943AB"/>
    <w:rsid w:val="00B94949"/>
    <w:rsid w:val="00B956FA"/>
    <w:rsid w:val="00B957BE"/>
    <w:rsid w:val="00B958EC"/>
    <w:rsid w:val="00B95DDD"/>
    <w:rsid w:val="00B95EC1"/>
    <w:rsid w:val="00B962EA"/>
    <w:rsid w:val="00B9717F"/>
    <w:rsid w:val="00BA0248"/>
    <w:rsid w:val="00BA0309"/>
    <w:rsid w:val="00BA09AC"/>
    <w:rsid w:val="00BA0A9B"/>
    <w:rsid w:val="00BA128B"/>
    <w:rsid w:val="00BA2F9F"/>
    <w:rsid w:val="00BA2FAD"/>
    <w:rsid w:val="00BA3A1C"/>
    <w:rsid w:val="00BA4E07"/>
    <w:rsid w:val="00BA56C7"/>
    <w:rsid w:val="00BA5E4F"/>
    <w:rsid w:val="00BA6E34"/>
    <w:rsid w:val="00BA6F65"/>
    <w:rsid w:val="00BA70AE"/>
    <w:rsid w:val="00BA7588"/>
    <w:rsid w:val="00BA7A4A"/>
    <w:rsid w:val="00BA7B57"/>
    <w:rsid w:val="00BB1A65"/>
    <w:rsid w:val="00BB1E26"/>
    <w:rsid w:val="00BB29FF"/>
    <w:rsid w:val="00BB3D90"/>
    <w:rsid w:val="00BB4569"/>
    <w:rsid w:val="00BB4F20"/>
    <w:rsid w:val="00BB50A7"/>
    <w:rsid w:val="00BB5114"/>
    <w:rsid w:val="00BB53AA"/>
    <w:rsid w:val="00BB5FAD"/>
    <w:rsid w:val="00BB727A"/>
    <w:rsid w:val="00BB72C0"/>
    <w:rsid w:val="00BB7889"/>
    <w:rsid w:val="00BC0A9F"/>
    <w:rsid w:val="00BC386A"/>
    <w:rsid w:val="00BC3AA7"/>
    <w:rsid w:val="00BC4F19"/>
    <w:rsid w:val="00BC5119"/>
    <w:rsid w:val="00BC5EFD"/>
    <w:rsid w:val="00BC5F13"/>
    <w:rsid w:val="00BC61CA"/>
    <w:rsid w:val="00BC6B9B"/>
    <w:rsid w:val="00BC6BF1"/>
    <w:rsid w:val="00BD016E"/>
    <w:rsid w:val="00BD1298"/>
    <w:rsid w:val="00BD1BD9"/>
    <w:rsid w:val="00BD1DA1"/>
    <w:rsid w:val="00BD2810"/>
    <w:rsid w:val="00BD2F66"/>
    <w:rsid w:val="00BD309B"/>
    <w:rsid w:val="00BD4147"/>
    <w:rsid w:val="00BD43F1"/>
    <w:rsid w:val="00BD450F"/>
    <w:rsid w:val="00BD4BD8"/>
    <w:rsid w:val="00BD55D6"/>
    <w:rsid w:val="00BD5CFB"/>
    <w:rsid w:val="00BD75DF"/>
    <w:rsid w:val="00BD7789"/>
    <w:rsid w:val="00BD7F72"/>
    <w:rsid w:val="00BE22A1"/>
    <w:rsid w:val="00BE247F"/>
    <w:rsid w:val="00BE24B6"/>
    <w:rsid w:val="00BE2E01"/>
    <w:rsid w:val="00BE2E1F"/>
    <w:rsid w:val="00BE3312"/>
    <w:rsid w:val="00BE3D82"/>
    <w:rsid w:val="00BE4635"/>
    <w:rsid w:val="00BE5150"/>
    <w:rsid w:val="00BE5E63"/>
    <w:rsid w:val="00BE5F5C"/>
    <w:rsid w:val="00BE5FD7"/>
    <w:rsid w:val="00BE662D"/>
    <w:rsid w:val="00BE7292"/>
    <w:rsid w:val="00BE7D5A"/>
    <w:rsid w:val="00BE7EC2"/>
    <w:rsid w:val="00BF1FBC"/>
    <w:rsid w:val="00BF2FD9"/>
    <w:rsid w:val="00BF4E57"/>
    <w:rsid w:val="00BF4F5F"/>
    <w:rsid w:val="00BF5DE2"/>
    <w:rsid w:val="00BF6741"/>
    <w:rsid w:val="00BF6F9D"/>
    <w:rsid w:val="00BF7898"/>
    <w:rsid w:val="00C000EA"/>
    <w:rsid w:val="00C01BE3"/>
    <w:rsid w:val="00C032F7"/>
    <w:rsid w:val="00C033FD"/>
    <w:rsid w:val="00C0340C"/>
    <w:rsid w:val="00C03979"/>
    <w:rsid w:val="00C03FB9"/>
    <w:rsid w:val="00C04C73"/>
    <w:rsid w:val="00C04F0C"/>
    <w:rsid w:val="00C055F9"/>
    <w:rsid w:val="00C07D6F"/>
    <w:rsid w:val="00C10108"/>
    <w:rsid w:val="00C102CE"/>
    <w:rsid w:val="00C10375"/>
    <w:rsid w:val="00C103B3"/>
    <w:rsid w:val="00C10A35"/>
    <w:rsid w:val="00C116EB"/>
    <w:rsid w:val="00C12AA8"/>
    <w:rsid w:val="00C13F35"/>
    <w:rsid w:val="00C151A3"/>
    <w:rsid w:val="00C157AF"/>
    <w:rsid w:val="00C15B90"/>
    <w:rsid w:val="00C15ED2"/>
    <w:rsid w:val="00C16BBC"/>
    <w:rsid w:val="00C20163"/>
    <w:rsid w:val="00C2038A"/>
    <w:rsid w:val="00C20E15"/>
    <w:rsid w:val="00C211FC"/>
    <w:rsid w:val="00C2152E"/>
    <w:rsid w:val="00C2445B"/>
    <w:rsid w:val="00C24D9D"/>
    <w:rsid w:val="00C25178"/>
    <w:rsid w:val="00C253E8"/>
    <w:rsid w:val="00C258D1"/>
    <w:rsid w:val="00C2643A"/>
    <w:rsid w:val="00C2739E"/>
    <w:rsid w:val="00C27411"/>
    <w:rsid w:val="00C276B2"/>
    <w:rsid w:val="00C277FA"/>
    <w:rsid w:val="00C30816"/>
    <w:rsid w:val="00C3243E"/>
    <w:rsid w:val="00C329CC"/>
    <w:rsid w:val="00C33542"/>
    <w:rsid w:val="00C34571"/>
    <w:rsid w:val="00C35278"/>
    <w:rsid w:val="00C35B97"/>
    <w:rsid w:val="00C35F11"/>
    <w:rsid w:val="00C36502"/>
    <w:rsid w:val="00C37375"/>
    <w:rsid w:val="00C374F9"/>
    <w:rsid w:val="00C37E9F"/>
    <w:rsid w:val="00C40535"/>
    <w:rsid w:val="00C4097C"/>
    <w:rsid w:val="00C42D1D"/>
    <w:rsid w:val="00C43350"/>
    <w:rsid w:val="00C44894"/>
    <w:rsid w:val="00C44CB6"/>
    <w:rsid w:val="00C450AB"/>
    <w:rsid w:val="00C45946"/>
    <w:rsid w:val="00C45A00"/>
    <w:rsid w:val="00C45C7E"/>
    <w:rsid w:val="00C462B0"/>
    <w:rsid w:val="00C46F6C"/>
    <w:rsid w:val="00C476EF"/>
    <w:rsid w:val="00C47C46"/>
    <w:rsid w:val="00C47F7E"/>
    <w:rsid w:val="00C5056F"/>
    <w:rsid w:val="00C50579"/>
    <w:rsid w:val="00C51A5E"/>
    <w:rsid w:val="00C52A2D"/>
    <w:rsid w:val="00C53F47"/>
    <w:rsid w:val="00C5436E"/>
    <w:rsid w:val="00C544F8"/>
    <w:rsid w:val="00C55520"/>
    <w:rsid w:val="00C5596F"/>
    <w:rsid w:val="00C5695E"/>
    <w:rsid w:val="00C574EE"/>
    <w:rsid w:val="00C6028B"/>
    <w:rsid w:val="00C60CD6"/>
    <w:rsid w:val="00C610D5"/>
    <w:rsid w:val="00C610E9"/>
    <w:rsid w:val="00C61380"/>
    <w:rsid w:val="00C614E3"/>
    <w:rsid w:val="00C63B20"/>
    <w:rsid w:val="00C64F0D"/>
    <w:rsid w:val="00C64F8D"/>
    <w:rsid w:val="00C64F94"/>
    <w:rsid w:val="00C652FB"/>
    <w:rsid w:val="00C66851"/>
    <w:rsid w:val="00C66EA8"/>
    <w:rsid w:val="00C670F6"/>
    <w:rsid w:val="00C67B91"/>
    <w:rsid w:val="00C701C9"/>
    <w:rsid w:val="00C70CC8"/>
    <w:rsid w:val="00C71E2A"/>
    <w:rsid w:val="00C71F39"/>
    <w:rsid w:val="00C71F9C"/>
    <w:rsid w:val="00C7321E"/>
    <w:rsid w:val="00C73C34"/>
    <w:rsid w:val="00C73E52"/>
    <w:rsid w:val="00C74201"/>
    <w:rsid w:val="00C749DF"/>
    <w:rsid w:val="00C75565"/>
    <w:rsid w:val="00C759F4"/>
    <w:rsid w:val="00C760A1"/>
    <w:rsid w:val="00C76779"/>
    <w:rsid w:val="00C76D20"/>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8AE"/>
    <w:rsid w:val="00C9391F"/>
    <w:rsid w:val="00C95597"/>
    <w:rsid w:val="00C955E9"/>
    <w:rsid w:val="00C9725D"/>
    <w:rsid w:val="00C9784F"/>
    <w:rsid w:val="00C97D6E"/>
    <w:rsid w:val="00C97E61"/>
    <w:rsid w:val="00C97F2D"/>
    <w:rsid w:val="00CA04D6"/>
    <w:rsid w:val="00CA091E"/>
    <w:rsid w:val="00CA33B6"/>
    <w:rsid w:val="00CA386D"/>
    <w:rsid w:val="00CA55BB"/>
    <w:rsid w:val="00CA5F63"/>
    <w:rsid w:val="00CA7CB4"/>
    <w:rsid w:val="00CB29D5"/>
    <w:rsid w:val="00CB2B10"/>
    <w:rsid w:val="00CB32FC"/>
    <w:rsid w:val="00CB5745"/>
    <w:rsid w:val="00CB5E4F"/>
    <w:rsid w:val="00CB6334"/>
    <w:rsid w:val="00CB79B0"/>
    <w:rsid w:val="00CC01C4"/>
    <w:rsid w:val="00CC045C"/>
    <w:rsid w:val="00CC0765"/>
    <w:rsid w:val="00CC1304"/>
    <w:rsid w:val="00CC1936"/>
    <w:rsid w:val="00CC2904"/>
    <w:rsid w:val="00CC3A9A"/>
    <w:rsid w:val="00CC4FC3"/>
    <w:rsid w:val="00CC583F"/>
    <w:rsid w:val="00CC660E"/>
    <w:rsid w:val="00CC78FD"/>
    <w:rsid w:val="00CC7C88"/>
    <w:rsid w:val="00CD0BE0"/>
    <w:rsid w:val="00CD1A89"/>
    <w:rsid w:val="00CD5908"/>
    <w:rsid w:val="00CD59C2"/>
    <w:rsid w:val="00CD5AB8"/>
    <w:rsid w:val="00CD665C"/>
    <w:rsid w:val="00CD791E"/>
    <w:rsid w:val="00CE08EB"/>
    <w:rsid w:val="00CE0B91"/>
    <w:rsid w:val="00CE194A"/>
    <w:rsid w:val="00CE2C3E"/>
    <w:rsid w:val="00CE3D01"/>
    <w:rsid w:val="00CE3DF1"/>
    <w:rsid w:val="00CE3EC3"/>
    <w:rsid w:val="00CE4951"/>
    <w:rsid w:val="00CE4A14"/>
    <w:rsid w:val="00CE4C03"/>
    <w:rsid w:val="00CE6259"/>
    <w:rsid w:val="00CE69E0"/>
    <w:rsid w:val="00CE72BB"/>
    <w:rsid w:val="00CE7550"/>
    <w:rsid w:val="00CF0483"/>
    <w:rsid w:val="00CF1A7D"/>
    <w:rsid w:val="00CF24B7"/>
    <w:rsid w:val="00CF2F66"/>
    <w:rsid w:val="00CF4503"/>
    <w:rsid w:val="00CF4F39"/>
    <w:rsid w:val="00CF5286"/>
    <w:rsid w:val="00D00701"/>
    <w:rsid w:val="00D00DB6"/>
    <w:rsid w:val="00D012A0"/>
    <w:rsid w:val="00D0139E"/>
    <w:rsid w:val="00D015FA"/>
    <w:rsid w:val="00D0414A"/>
    <w:rsid w:val="00D04C16"/>
    <w:rsid w:val="00D057F7"/>
    <w:rsid w:val="00D10558"/>
    <w:rsid w:val="00D107B2"/>
    <w:rsid w:val="00D1095A"/>
    <w:rsid w:val="00D11157"/>
    <w:rsid w:val="00D1116E"/>
    <w:rsid w:val="00D12982"/>
    <w:rsid w:val="00D13516"/>
    <w:rsid w:val="00D13A0F"/>
    <w:rsid w:val="00D14567"/>
    <w:rsid w:val="00D14B03"/>
    <w:rsid w:val="00D15BF9"/>
    <w:rsid w:val="00D15E6E"/>
    <w:rsid w:val="00D16B6F"/>
    <w:rsid w:val="00D17743"/>
    <w:rsid w:val="00D17D23"/>
    <w:rsid w:val="00D17F02"/>
    <w:rsid w:val="00D22BFA"/>
    <w:rsid w:val="00D23E17"/>
    <w:rsid w:val="00D24709"/>
    <w:rsid w:val="00D25434"/>
    <w:rsid w:val="00D26262"/>
    <w:rsid w:val="00D26EBF"/>
    <w:rsid w:val="00D277D6"/>
    <w:rsid w:val="00D27E46"/>
    <w:rsid w:val="00D30780"/>
    <w:rsid w:val="00D314D2"/>
    <w:rsid w:val="00D323A4"/>
    <w:rsid w:val="00D3254F"/>
    <w:rsid w:val="00D3280A"/>
    <w:rsid w:val="00D32945"/>
    <w:rsid w:val="00D32D6A"/>
    <w:rsid w:val="00D334BF"/>
    <w:rsid w:val="00D33875"/>
    <w:rsid w:val="00D353B9"/>
    <w:rsid w:val="00D363AD"/>
    <w:rsid w:val="00D3644E"/>
    <w:rsid w:val="00D370BE"/>
    <w:rsid w:val="00D40234"/>
    <w:rsid w:val="00D411A6"/>
    <w:rsid w:val="00D41442"/>
    <w:rsid w:val="00D414C1"/>
    <w:rsid w:val="00D41877"/>
    <w:rsid w:val="00D41B6D"/>
    <w:rsid w:val="00D41C35"/>
    <w:rsid w:val="00D427F4"/>
    <w:rsid w:val="00D42FEF"/>
    <w:rsid w:val="00D432DE"/>
    <w:rsid w:val="00D43931"/>
    <w:rsid w:val="00D44C82"/>
    <w:rsid w:val="00D44FD0"/>
    <w:rsid w:val="00D452BD"/>
    <w:rsid w:val="00D4599F"/>
    <w:rsid w:val="00D46607"/>
    <w:rsid w:val="00D46D8A"/>
    <w:rsid w:val="00D475C8"/>
    <w:rsid w:val="00D47E81"/>
    <w:rsid w:val="00D50224"/>
    <w:rsid w:val="00D51BD2"/>
    <w:rsid w:val="00D53498"/>
    <w:rsid w:val="00D54431"/>
    <w:rsid w:val="00D544E8"/>
    <w:rsid w:val="00D545F1"/>
    <w:rsid w:val="00D561ED"/>
    <w:rsid w:val="00D569F9"/>
    <w:rsid w:val="00D61EA1"/>
    <w:rsid w:val="00D62D13"/>
    <w:rsid w:val="00D6326E"/>
    <w:rsid w:val="00D63EF4"/>
    <w:rsid w:val="00D64390"/>
    <w:rsid w:val="00D64C4B"/>
    <w:rsid w:val="00D65E45"/>
    <w:rsid w:val="00D65E75"/>
    <w:rsid w:val="00D65E97"/>
    <w:rsid w:val="00D6664A"/>
    <w:rsid w:val="00D66E7F"/>
    <w:rsid w:val="00D67B9C"/>
    <w:rsid w:val="00D713EB"/>
    <w:rsid w:val="00D71B70"/>
    <w:rsid w:val="00D71D67"/>
    <w:rsid w:val="00D741E2"/>
    <w:rsid w:val="00D751A2"/>
    <w:rsid w:val="00D75203"/>
    <w:rsid w:val="00D75DFE"/>
    <w:rsid w:val="00D75FCF"/>
    <w:rsid w:val="00D76BB6"/>
    <w:rsid w:val="00D775EA"/>
    <w:rsid w:val="00D77AFD"/>
    <w:rsid w:val="00D80556"/>
    <w:rsid w:val="00D81805"/>
    <w:rsid w:val="00D82153"/>
    <w:rsid w:val="00D82AB9"/>
    <w:rsid w:val="00D83733"/>
    <w:rsid w:val="00D83EF9"/>
    <w:rsid w:val="00D83F52"/>
    <w:rsid w:val="00D8488C"/>
    <w:rsid w:val="00D848C1"/>
    <w:rsid w:val="00D857A0"/>
    <w:rsid w:val="00D864FE"/>
    <w:rsid w:val="00D874EE"/>
    <w:rsid w:val="00D906C4"/>
    <w:rsid w:val="00D90AAA"/>
    <w:rsid w:val="00D90CE8"/>
    <w:rsid w:val="00D91100"/>
    <w:rsid w:val="00D91AD5"/>
    <w:rsid w:val="00D93139"/>
    <w:rsid w:val="00D93CA4"/>
    <w:rsid w:val="00D946D9"/>
    <w:rsid w:val="00D94B46"/>
    <w:rsid w:val="00D95101"/>
    <w:rsid w:val="00D95B56"/>
    <w:rsid w:val="00D961E7"/>
    <w:rsid w:val="00D96438"/>
    <w:rsid w:val="00D967E8"/>
    <w:rsid w:val="00D96DA7"/>
    <w:rsid w:val="00D97F96"/>
    <w:rsid w:val="00DA1F07"/>
    <w:rsid w:val="00DA226D"/>
    <w:rsid w:val="00DA3893"/>
    <w:rsid w:val="00DA3916"/>
    <w:rsid w:val="00DA3A0C"/>
    <w:rsid w:val="00DA410D"/>
    <w:rsid w:val="00DA4875"/>
    <w:rsid w:val="00DA56F6"/>
    <w:rsid w:val="00DA67B7"/>
    <w:rsid w:val="00DA7602"/>
    <w:rsid w:val="00DA76B4"/>
    <w:rsid w:val="00DB05E8"/>
    <w:rsid w:val="00DB0848"/>
    <w:rsid w:val="00DB0AD0"/>
    <w:rsid w:val="00DB0B45"/>
    <w:rsid w:val="00DB11EA"/>
    <w:rsid w:val="00DB1529"/>
    <w:rsid w:val="00DB287C"/>
    <w:rsid w:val="00DB2DE2"/>
    <w:rsid w:val="00DB3FC1"/>
    <w:rsid w:val="00DB4158"/>
    <w:rsid w:val="00DB4D52"/>
    <w:rsid w:val="00DB5102"/>
    <w:rsid w:val="00DB5C3E"/>
    <w:rsid w:val="00DB6FFB"/>
    <w:rsid w:val="00DB746D"/>
    <w:rsid w:val="00DC03CA"/>
    <w:rsid w:val="00DC0C4D"/>
    <w:rsid w:val="00DC118A"/>
    <w:rsid w:val="00DC2549"/>
    <w:rsid w:val="00DC28CA"/>
    <w:rsid w:val="00DC2CF5"/>
    <w:rsid w:val="00DC365A"/>
    <w:rsid w:val="00DC3D66"/>
    <w:rsid w:val="00DC4366"/>
    <w:rsid w:val="00DC43B3"/>
    <w:rsid w:val="00DC546B"/>
    <w:rsid w:val="00DC6414"/>
    <w:rsid w:val="00DC6B4C"/>
    <w:rsid w:val="00DC7201"/>
    <w:rsid w:val="00DD0C50"/>
    <w:rsid w:val="00DD0EBE"/>
    <w:rsid w:val="00DD1018"/>
    <w:rsid w:val="00DD209D"/>
    <w:rsid w:val="00DD471E"/>
    <w:rsid w:val="00DD5241"/>
    <w:rsid w:val="00DD5B71"/>
    <w:rsid w:val="00DD5CA2"/>
    <w:rsid w:val="00DD636C"/>
    <w:rsid w:val="00DD7792"/>
    <w:rsid w:val="00DE0217"/>
    <w:rsid w:val="00DE0293"/>
    <w:rsid w:val="00DE14F5"/>
    <w:rsid w:val="00DE1B3F"/>
    <w:rsid w:val="00DE21B1"/>
    <w:rsid w:val="00DE2BF8"/>
    <w:rsid w:val="00DE30BA"/>
    <w:rsid w:val="00DE36CF"/>
    <w:rsid w:val="00DE3F1E"/>
    <w:rsid w:val="00DE46A9"/>
    <w:rsid w:val="00DE5284"/>
    <w:rsid w:val="00DE571D"/>
    <w:rsid w:val="00DE5B67"/>
    <w:rsid w:val="00DE681C"/>
    <w:rsid w:val="00DE692E"/>
    <w:rsid w:val="00DE7EF1"/>
    <w:rsid w:val="00DF0B12"/>
    <w:rsid w:val="00DF1F6D"/>
    <w:rsid w:val="00DF2012"/>
    <w:rsid w:val="00DF223E"/>
    <w:rsid w:val="00DF391A"/>
    <w:rsid w:val="00DF3EA2"/>
    <w:rsid w:val="00DF4266"/>
    <w:rsid w:val="00DF46B8"/>
    <w:rsid w:val="00DF46DF"/>
    <w:rsid w:val="00DF4A7D"/>
    <w:rsid w:val="00DF718E"/>
    <w:rsid w:val="00DF76A5"/>
    <w:rsid w:val="00DF7965"/>
    <w:rsid w:val="00DF7F82"/>
    <w:rsid w:val="00E009C2"/>
    <w:rsid w:val="00E01D95"/>
    <w:rsid w:val="00E02D16"/>
    <w:rsid w:val="00E03392"/>
    <w:rsid w:val="00E038E0"/>
    <w:rsid w:val="00E04560"/>
    <w:rsid w:val="00E05A5F"/>
    <w:rsid w:val="00E0658F"/>
    <w:rsid w:val="00E07A0A"/>
    <w:rsid w:val="00E11740"/>
    <w:rsid w:val="00E1566F"/>
    <w:rsid w:val="00E156DC"/>
    <w:rsid w:val="00E15F88"/>
    <w:rsid w:val="00E1622D"/>
    <w:rsid w:val="00E16907"/>
    <w:rsid w:val="00E16C40"/>
    <w:rsid w:val="00E17A9D"/>
    <w:rsid w:val="00E20084"/>
    <w:rsid w:val="00E20685"/>
    <w:rsid w:val="00E208EC"/>
    <w:rsid w:val="00E20907"/>
    <w:rsid w:val="00E24673"/>
    <w:rsid w:val="00E24B9E"/>
    <w:rsid w:val="00E26549"/>
    <w:rsid w:val="00E27348"/>
    <w:rsid w:val="00E278AB"/>
    <w:rsid w:val="00E27C7E"/>
    <w:rsid w:val="00E30CD0"/>
    <w:rsid w:val="00E31F9A"/>
    <w:rsid w:val="00E325A0"/>
    <w:rsid w:val="00E3351C"/>
    <w:rsid w:val="00E33889"/>
    <w:rsid w:val="00E338E0"/>
    <w:rsid w:val="00E3546B"/>
    <w:rsid w:val="00E35658"/>
    <w:rsid w:val="00E36230"/>
    <w:rsid w:val="00E36CFD"/>
    <w:rsid w:val="00E40D36"/>
    <w:rsid w:val="00E412EB"/>
    <w:rsid w:val="00E41860"/>
    <w:rsid w:val="00E419A6"/>
    <w:rsid w:val="00E42347"/>
    <w:rsid w:val="00E428C7"/>
    <w:rsid w:val="00E430FD"/>
    <w:rsid w:val="00E4360C"/>
    <w:rsid w:val="00E44EC4"/>
    <w:rsid w:val="00E450AC"/>
    <w:rsid w:val="00E454DD"/>
    <w:rsid w:val="00E4616C"/>
    <w:rsid w:val="00E4647C"/>
    <w:rsid w:val="00E469C5"/>
    <w:rsid w:val="00E46F64"/>
    <w:rsid w:val="00E470E4"/>
    <w:rsid w:val="00E47125"/>
    <w:rsid w:val="00E471B8"/>
    <w:rsid w:val="00E50116"/>
    <w:rsid w:val="00E50206"/>
    <w:rsid w:val="00E50765"/>
    <w:rsid w:val="00E5199F"/>
    <w:rsid w:val="00E51A51"/>
    <w:rsid w:val="00E52A0D"/>
    <w:rsid w:val="00E52C0C"/>
    <w:rsid w:val="00E53BEE"/>
    <w:rsid w:val="00E54037"/>
    <w:rsid w:val="00E54423"/>
    <w:rsid w:val="00E544F3"/>
    <w:rsid w:val="00E54F64"/>
    <w:rsid w:val="00E56758"/>
    <w:rsid w:val="00E56B44"/>
    <w:rsid w:val="00E571A1"/>
    <w:rsid w:val="00E57435"/>
    <w:rsid w:val="00E6001F"/>
    <w:rsid w:val="00E60EA0"/>
    <w:rsid w:val="00E61508"/>
    <w:rsid w:val="00E624BA"/>
    <w:rsid w:val="00E6289E"/>
    <w:rsid w:val="00E640FD"/>
    <w:rsid w:val="00E646C3"/>
    <w:rsid w:val="00E65A56"/>
    <w:rsid w:val="00E6633A"/>
    <w:rsid w:val="00E672DB"/>
    <w:rsid w:val="00E675AF"/>
    <w:rsid w:val="00E67713"/>
    <w:rsid w:val="00E701D8"/>
    <w:rsid w:val="00E713B6"/>
    <w:rsid w:val="00E719C0"/>
    <w:rsid w:val="00E72CA3"/>
    <w:rsid w:val="00E7393E"/>
    <w:rsid w:val="00E74231"/>
    <w:rsid w:val="00E75A5D"/>
    <w:rsid w:val="00E7788B"/>
    <w:rsid w:val="00E826E3"/>
    <w:rsid w:val="00E82A08"/>
    <w:rsid w:val="00E8338E"/>
    <w:rsid w:val="00E833E2"/>
    <w:rsid w:val="00E8487A"/>
    <w:rsid w:val="00E85AF2"/>
    <w:rsid w:val="00E8608C"/>
    <w:rsid w:val="00E87296"/>
    <w:rsid w:val="00E87E3F"/>
    <w:rsid w:val="00E907BA"/>
    <w:rsid w:val="00E912E5"/>
    <w:rsid w:val="00E912E6"/>
    <w:rsid w:val="00E9175B"/>
    <w:rsid w:val="00E91F79"/>
    <w:rsid w:val="00E9226A"/>
    <w:rsid w:val="00E92CE9"/>
    <w:rsid w:val="00E936CC"/>
    <w:rsid w:val="00E93AA2"/>
    <w:rsid w:val="00E9483A"/>
    <w:rsid w:val="00E94ABF"/>
    <w:rsid w:val="00E96406"/>
    <w:rsid w:val="00E96807"/>
    <w:rsid w:val="00E9732A"/>
    <w:rsid w:val="00E97782"/>
    <w:rsid w:val="00E9786F"/>
    <w:rsid w:val="00E97871"/>
    <w:rsid w:val="00E97968"/>
    <w:rsid w:val="00E97DE4"/>
    <w:rsid w:val="00EA0B69"/>
    <w:rsid w:val="00EA233B"/>
    <w:rsid w:val="00EA2749"/>
    <w:rsid w:val="00EA638D"/>
    <w:rsid w:val="00EA691A"/>
    <w:rsid w:val="00EA6EDD"/>
    <w:rsid w:val="00EA6FE6"/>
    <w:rsid w:val="00EA7436"/>
    <w:rsid w:val="00EA7461"/>
    <w:rsid w:val="00EB0859"/>
    <w:rsid w:val="00EB089F"/>
    <w:rsid w:val="00EB0BB1"/>
    <w:rsid w:val="00EB105C"/>
    <w:rsid w:val="00EB1E1B"/>
    <w:rsid w:val="00EB200A"/>
    <w:rsid w:val="00EB25D3"/>
    <w:rsid w:val="00EB3051"/>
    <w:rsid w:val="00EB367C"/>
    <w:rsid w:val="00EB59B4"/>
    <w:rsid w:val="00EB6801"/>
    <w:rsid w:val="00EB6859"/>
    <w:rsid w:val="00EC0BC8"/>
    <w:rsid w:val="00EC0D8E"/>
    <w:rsid w:val="00EC116F"/>
    <w:rsid w:val="00EC2632"/>
    <w:rsid w:val="00EC3C2C"/>
    <w:rsid w:val="00EC3DF0"/>
    <w:rsid w:val="00EC4178"/>
    <w:rsid w:val="00EC4458"/>
    <w:rsid w:val="00EC559D"/>
    <w:rsid w:val="00EC5AB4"/>
    <w:rsid w:val="00EC5C94"/>
    <w:rsid w:val="00EC64C9"/>
    <w:rsid w:val="00EC6D37"/>
    <w:rsid w:val="00ED064B"/>
    <w:rsid w:val="00ED0938"/>
    <w:rsid w:val="00ED0A6C"/>
    <w:rsid w:val="00ED1345"/>
    <w:rsid w:val="00ED13E0"/>
    <w:rsid w:val="00ED1AB7"/>
    <w:rsid w:val="00ED1D6C"/>
    <w:rsid w:val="00ED20F6"/>
    <w:rsid w:val="00ED2DAF"/>
    <w:rsid w:val="00ED3A36"/>
    <w:rsid w:val="00ED3BFB"/>
    <w:rsid w:val="00ED4807"/>
    <w:rsid w:val="00ED4F28"/>
    <w:rsid w:val="00ED50C0"/>
    <w:rsid w:val="00ED51AA"/>
    <w:rsid w:val="00ED5BFC"/>
    <w:rsid w:val="00ED5C6C"/>
    <w:rsid w:val="00ED65EB"/>
    <w:rsid w:val="00ED6F5C"/>
    <w:rsid w:val="00ED7620"/>
    <w:rsid w:val="00EE0B34"/>
    <w:rsid w:val="00EE312A"/>
    <w:rsid w:val="00EE345F"/>
    <w:rsid w:val="00EE376D"/>
    <w:rsid w:val="00EE3B6F"/>
    <w:rsid w:val="00EE3FE7"/>
    <w:rsid w:val="00EE7195"/>
    <w:rsid w:val="00EF121B"/>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044"/>
    <w:rsid w:val="00F0267E"/>
    <w:rsid w:val="00F02EA6"/>
    <w:rsid w:val="00F033FE"/>
    <w:rsid w:val="00F0386E"/>
    <w:rsid w:val="00F03C7D"/>
    <w:rsid w:val="00F04583"/>
    <w:rsid w:val="00F048F6"/>
    <w:rsid w:val="00F06151"/>
    <w:rsid w:val="00F0648D"/>
    <w:rsid w:val="00F06E1D"/>
    <w:rsid w:val="00F0793B"/>
    <w:rsid w:val="00F102E0"/>
    <w:rsid w:val="00F1134E"/>
    <w:rsid w:val="00F1186B"/>
    <w:rsid w:val="00F11DB8"/>
    <w:rsid w:val="00F1282C"/>
    <w:rsid w:val="00F12DA0"/>
    <w:rsid w:val="00F12ED7"/>
    <w:rsid w:val="00F13555"/>
    <w:rsid w:val="00F13B5B"/>
    <w:rsid w:val="00F13F97"/>
    <w:rsid w:val="00F146DC"/>
    <w:rsid w:val="00F151BA"/>
    <w:rsid w:val="00F15492"/>
    <w:rsid w:val="00F15809"/>
    <w:rsid w:val="00F15B35"/>
    <w:rsid w:val="00F17552"/>
    <w:rsid w:val="00F20C2B"/>
    <w:rsid w:val="00F20E25"/>
    <w:rsid w:val="00F2126C"/>
    <w:rsid w:val="00F21795"/>
    <w:rsid w:val="00F21B93"/>
    <w:rsid w:val="00F21E36"/>
    <w:rsid w:val="00F229DB"/>
    <w:rsid w:val="00F22F88"/>
    <w:rsid w:val="00F2369B"/>
    <w:rsid w:val="00F237BE"/>
    <w:rsid w:val="00F23BC9"/>
    <w:rsid w:val="00F23D16"/>
    <w:rsid w:val="00F26F75"/>
    <w:rsid w:val="00F274FA"/>
    <w:rsid w:val="00F277D1"/>
    <w:rsid w:val="00F314D5"/>
    <w:rsid w:val="00F31B00"/>
    <w:rsid w:val="00F32BA3"/>
    <w:rsid w:val="00F32D66"/>
    <w:rsid w:val="00F3358C"/>
    <w:rsid w:val="00F33DD0"/>
    <w:rsid w:val="00F34E87"/>
    <w:rsid w:val="00F35078"/>
    <w:rsid w:val="00F35CD7"/>
    <w:rsid w:val="00F36C23"/>
    <w:rsid w:val="00F36E04"/>
    <w:rsid w:val="00F4065A"/>
    <w:rsid w:val="00F40FDC"/>
    <w:rsid w:val="00F41BC0"/>
    <w:rsid w:val="00F41D16"/>
    <w:rsid w:val="00F43964"/>
    <w:rsid w:val="00F43EDA"/>
    <w:rsid w:val="00F43FF2"/>
    <w:rsid w:val="00F452EA"/>
    <w:rsid w:val="00F454F4"/>
    <w:rsid w:val="00F46555"/>
    <w:rsid w:val="00F472D1"/>
    <w:rsid w:val="00F505F8"/>
    <w:rsid w:val="00F50849"/>
    <w:rsid w:val="00F51DC9"/>
    <w:rsid w:val="00F524B7"/>
    <w:rsid w:val="00F53E70"/>
    <w:rsid w:val="00F53F7C"/>
    <w:rsid w:val="00F5443B"/>
    <w:rsid w:val="00F54EF7"/>
    <w:rsid w:val="00F5500F"/>
    <w:rsid w:val="00F56AF3"/>
    <w:rsid w:val="00F56BF8"/>
    <w:rsid w:val="00F56D58"/>
    <w:rsid w:val="00F57CBD"/>
    <w:rsid w:val="00F60AF5"/>
    <w:rsid w:val="00F61A18"/>
    <w:rsid w:val="00F63AEE"/>
    <w:rsid w:val="00F63C42"/>
    <w:rsid w:val="00F63C93"/>
    <w:rsid w:val="00F63D8B"/>
    <w:rsid w:val="00F64480"/>
    <w:rsid w:val="00F645EF"/>
    <w:rsid w:val="00F64B41"/>
    <w:rsid w:val="00F64D94"/>
    <w:rsid w:val="00F6548F"/>
    <w:rsid w:val="00F65F15"/>
    <w:rsid w:val="00F66174"/>
    <w:rsid w:val="00F668FE"/>
    <w:rsid w:val="00F66A25"/>
    <w:rsid w:val="00F673E8"/>
    <w:rsid w:val="00F70476"/>
    <w:rsid w:val="00F72086"/>
    <w:rsid w:val="00F74850"/>
    <w:rsid w:val="00F753D3"/>
    <w:rsid w:val="00F75500"/>
    <w:rsid w:val="00F75C90"/>
    <w:rsid w:val="00F75F20"/>
    <w:rsid w:val="00F76921"/>
    <w:rsid w:val="00F77581"/>
    <w:rsid w:val="00F77C92"/>
    <w:rsid w:val="00F77D19"/>
    <w:rsid w:val="00F81FCE"/>
    <w:rsid w:val="00F83624"/>
    <w:rsid w:val="00F83673"/>
    <w:rsid w:val="00F85319"/>
    <w:rsid w:val="00F860B8"/>
    <w:rsid w:val="00F86C4A"/>
    <w:rsid w:val="00F87DB5"/>
    <w:rsid w:val="00F9035D"/>
    <w:rsid w:val="00F90D56"/>
    <w:rsid w:val="00F90F84"/>
    <w:rsid w:val="00F93048"/>
    <w:rsid w:val="00F93910"/>
    <w:rsid w:val="00F93DEA"/>
    <w:rsid w:val="00F94679"/>
    <w:rsid w:val="00F95196"/>
    <w:rsid w:val="00F95425"/>
    <w:rsid w:val="00F96039"/>
    <w:rsid w:val="00F9681C"/>
    <w:rsid w:val="00F97042"/>
    <w:rsid w:val="00F97C65"/>
    <w:rsid w:val="00F97C9B"/>
    <w:rsid w:val="00FA0EDB"/>
    <w:rsid w:val="00FA1995"/>
    <w:rsid w:val="00FA1FD7"/>
    <w:rsid w:val="00FA360A"/>
    <w:rsid w:val="00FA3831"/>
    <w:rsid w:val="00FA393D"/>
    <w:rsid w:val="00FA4F1D"/>
    <w:rsid w:val="00FA519A"/>
    <w:rsid w:val="00FA60FA"/>
    <w:rsid w:val="00FA65B8"/>
    <w:rsid w:val="00FA6C5C"/>
    <w:rsid w:val="00FA79B2"/>
    <w:rsid w:val="00FB0003"/>
    <w:rsid w:val="00FB0078"/>
    <w:rsid w:val="00FB1C4C"/>
    <w:rsid w:val="00FB2C81"/>
    <w:rsid w:val="00FB35C5"/>
    <w:rsid w:val="00FB3E84"/>
    <w:rsid w:val="00FB4092"/>
    <w:rsid w:val="00FB487E"/>
    <w:rsid w:val="00FB61D9"/>
    <w:rsid w:val="00FB6348"/>
    <w:rsid w:val="00FB67E1"/>
    <w:rsid w:val="00FB769E"/>
    <w:rsid w:val="00FB7735"/>
    <w:rsid w:val="00FB7E6A"/>
    <w:rsid w:val="00FC00DC"/>
    <w:rsid w:val="00FC0E13"/>
    <w:rsid w:val="00FC13FE"/>
    <w:rsid w:val="00FC1DDC"/>
    <w:rsid w:val="00FC1EBD"/>
    <w:rsid w:val="00FC2D8D"/>
    <w:rsid w:val="00FC3626"/>
    <w:rsid w:val="00FC4612"/>
    <w:rsid w:val="00FC48A0"/>
    <w:rsid w:val="00FC4F69"/>
    <w:rsid w:val="00FC4F93"/>
    <w:rsid w:val="00FC5C99"/>
    <w:rsid w:val="00FC6B97"/>
    <w:rsid w:val="00FD1B63"/>
    <w:rsid w:val="00FD1BFB"/>
    <w:rsid w:val="00FD28A4"/>
    <w:rsid w:val="00FD308A"/>
    <w:rsid w:val="00FD34F6"/>
    <w:rsid w:val="00FD3555"/>
    <w:rsid w:val="00FD4CCD"/>
    <w:rsid w:val="00FD4E78"/>
    <w:rsid w:val="00FD4F06"/>
    <w:rsid w:val="00FD4FCB"/>
    <w:rsid w:val="00FD512E"/>
    <w:rsid w:val="00FD5856"/>
    <w:rsid w:val="00FD5A78"/>
    <w:rsid w:val="00FD5BBA"/>
    <w:rsid w:val="00FD6641"/>
    <w:rsid w:val="00FD75C6"/>
    <w:rsid w:val="00FE0500"/>
    <w:rsid w:val="00FE0A30"/>
    <w:rsid w:val="00FE1D27"/>
    <w:rsid w:val="00FE361A"/>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3665"/>
    <w:rsid w:val="00FF5480"/>
    <w:rsid w:val="054B3815"/>
    <w:rsid w:val="13CB45B3"/>
    <w:rsid w:val="13FBCA39"/>
    <w:rsid w:val="17372089"/>
    <w:rsid w:val="1A3AE5F3"/>
    <w:rsid w:val="1C49C7D5"/>
    <w:rsid w:val="1EA6BE43"/>
    <w:rsid w:val="2004FEBF"/>
    <w:rsid w:val="2CD28577"/>
    <w:rsid w:val="3E24C9AB"/>
    <w:rsid w:val="40EABC25"/>
    <w:rsid w:val="41D0B99E"/>
    <w:rsid w:val="4A456E48"/>
    <w:rsid w:val="513B0C3B"/>
    <w:rsid w:val="52C531E8"/>
    <w:rsid w:val="59161E18"/>
    <w:rsid w:val="68BC18C1"/>
    <w:rsid w:val="7943D0E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5F6F5B"/>
  <w15:docId w15:val="{BD14B6D3-2F49-464C-86FD-CDADA5FC3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34"/>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34"/>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 w:type="paragraph" w:styleId="Telobesedila">
    <w:name w:val="Body Text"/>
    <w:basedOn w:val="Navaden"/>
    <w:link w:val="TelobesedilaZnak"/>
    <w:rsid w:val="00E8338E"/>
    <w:pPr>
      <w:suppressAutoHyphens/>
      <w:spacing w:after="120" w:line="276" w:lineRule="auto"/>
    </w:pPr>
    <w:rPr>
      <w:rFonts w:ascii="Times New Roman" w:eastAsia="Times New Roman" w:hAnsi="Times New Roman"/>
      <w:sz w:val="22"/>
      <w:szCs w:val="20"/>
      <w:lang w:eastAsia="sl-SI"/>
    </w:rPr>
  </w:style>
  <w:style w:type="character" w:customStyle="1" w:styleId="TelobesedilaZnak">
    <w:name w:val="Telo besedila Znak"/>
    <w:basedOn w:val="Privzetapisavaodstavka"/>
    <w:link w:val="Telobesedila"/>
    <w:rsid w:val="00E8338E"/>
    <w:rPr>
      <w:rFonts w:ascii="Times New Roman" w:eastAsia="Times New Roman" w:hAnsi="Times New Roman"/>
      <w:sz w:val="22"/>
    </w:rPr>
  </w:style>
  <w:style w:type="paragraph" w:customStyle="1" w:styleId="MediumList2-Accent41">
    <w:name w:val="Medium List 2 - Accent 41"/>
    <w:basedOn w:val="Navaden"/>
    <w:qFormat/>
    <w:rsid w:val="00F56AF3"/>
    <w:pPr>
      <w:numPr>
        <w:ilvl w:val="2"/>
        <w:numId w:val="30"/>
      </w:numPr>
      <w:spacing w:line="240" w:lineRule="auto"/>
      <w:contextualSpacing/>
    </w:pPr>
    <w:rPr>
      <w:rFonts w:eastAsia="Times New Roman" w:cs="Arial"/>
      <w:bCs/>
      <w:noProof/>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5823">
      <w:bodyDiv w:val="1"/>
      <w:marLeft w:val="0"/>
      <w:marRight w:val="0"/>
      <w:marTop w:val="0"/>
      <w:marBottom w:val="0"/>
      <w:divBdr>
        <w:top w:val="none" w:sz="0" w:space="0" w:color="auto"/>
        <w:left w:val="none" w:sz="0" w:space="0" w:color="auto"/>
        <w:bottom w:val="none" w:sz="0" w:space="0" w:color="auto"/>
        <w:right w:val="none" w:sz="0" w:space="0" w:color="auto"/>
      </w:divBdr>
    </w:div>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90783440">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586033961">
      <w:bodyDiv w:val="1"/>
      <w:marLeft w:val="0"/>
      <w:marRight w:val="0"/>
      <w:marTop w:val="0"/>
      <w:marBottom w:val="0"/>
      <w:divBdr>
        <w:top w:val="none" w:sz="0" w:space="0" w:color="auto"/>
        <w:left w:val="none" w:sz="0" w:space="0" w:color="auto"/>
        <w:bottom w:val="none" w:sz="0" w:space="0" w:color="auto"/>
        <w:right w:val="none" w:sz="0" w:space="0" w:color="auto"/>
      </w:divBdr>
    </w:div>
    <w:div w:id="595332871">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25029064">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877939426">
      <w:bodyDiv w:val="1"/>
      <w:marLeft w:val="0"/>
      <w:marRight w:val="0"/>
      <w:marTop w:val="0"/>
      <w:marBottom w:val="0"/>
      <w:divBdr>
        <w:top w:val="none" w:sz="0" w:space="0" w:color="auto"/>
        <w:left w:val="none" w:sz="0" w:space="0" w:color="auto"/>
        <w:bottom w:val="none" w:sz="0" w:space="0" w:color="auto"/>
        <w:right w:val="none" w:sz="0" w:space="0" w:color="auto"/>
      </w:divBdr>
    </w:div>
    <w:div w:id="927926021">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061946313">
      <w:bodyDiv w:val="1"/>
      <w:marLeft w:val="0"/>
      <w:marRight w:val="0"/>
      <w:marTop w:val="0"/>
      <w:marBottom w:val="0"/>
      <w:divBdr>
        <w:top w:val="none" w:sz="0" w:space="0" w:color="auto"/>
        <w:left w:val="none" w:sz="0" w:space="0" w:color="auto"/>
        <w:bottom w:val="none" w:sz="0" w:space="0" w:color="auto"/>
        <w:right w:val="none" w:sz="0" w:space="0" w:color="auto"/>
      </w:divBdr>
    </w:div>
    <w:div w:id="1256397022">
      <w:bodyDiv w:val="1"/>
      <w:marLeft w:val="0"/>
      <w:marRight w:val="0"/>
      <w:marTop w:val="0"/>
      <w:marBottom w:val="0"/>
      <w:divBdr>
        <w:top w:val="none" w:sz="0" w:space="0" w:color="auto"/>
        <w:left w:val="none" w:sz="0" w:space="0" w:color="auto"/>
        <w:bottom w:val="none" w:sz="0" w:space="0" w:color="auto"/>
        <w:right w:val="none" w:sz="0" w:space="0" w:color="auto"/>
      </w:divBdr>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330907707">
      <w:bodyDiv w:val="1"/>
      <w:marLeft w:val="0"/>
      <w:marRight w:val="0"/>
      <w:marTop w:val="0"/>
      <w:marBottom w:val="0"/>
      <w:divBdr>
        <w:top w:val="none" w:sz="0" w:space="0" w:color="auto"/>
        <w:left w:val="none" w:sz="0" w:space="0" w:color="auto"/>
        <w:bottom w:val="none" w:sz="0" w:space="0" w:color="auto"/>
        <w:right w:val="none" w:sz="0" w:space="0" w:color="auto"/>
      </w:divBdr>
    </w:div>
    <w:div w:id="140838517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41278727">
      <w:bodyDiv w:val="1"/>
      <w:marLeft w:val="0"/>
      <w:marRight w:val="0"/>
      <w:marTop w:val="0"/>
      <w:marBottom w:val="0"/>
      <w:divBdr>
        <w:top w:val="none" w:sz="0" w:space="0" w:color="auto"/>
        <w:left w:val="none" w:sz="0" w:space="0" w:color="auto"/>
        <w:bottom w:val="none" w:sz="0" w:space="0" w:color="auto"/>
        <w:right w:val="none" w:sz="0" w:space="0" w:color="auto"/>
      </w:divBdr>
    </w:div>
    <w:div w:id="157404811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78992993">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21589025">
      <w:bodyDiv w:val="1"/>
      <w:marLeft w:val="0"/>
      <w:marRight w:val="0"/>
      <w:marTop w:val="0"/>
      <w:marBottom w:val="0"/>
      <w:divBdr>
        <w:top w:val="none" w:sz="0" w:space="0" w:color="auto"/>
        <w:left w:val="none" w:sz="0" w:space="0" w:color="auto"/>
        <w:bottom w:val="none" w:sz="0" w:space="0" w:color="auto"/>
        <w:right w:val="none" w:sz="0" w:space="0" w:color="auto"/>
      </w:divBdr>
    </w:div>
    <w:div w:id="1724669035">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009745575">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www.uradni-list.si/1/objava.jsp?sop=2019-01-1439" TargetMode="External"/><Relationship Id="rId7" Type="http://schemas.openxmlformats.org/officeDocument/2006/relationships/webSettings" Target="webSetting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ejn.gov.si/ponudba/pages/aktualno/aktualno_jnc_podrobno.xhtml?zadevaId=43979" TargetMode="External"/><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s://ejn.gov.si/mojej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jn.gov.si/" TargetMode="External"/><Relationship Id="rId22" Type="http://schemas.openxmlformats.org/officeDocument/2006/relationships/hyperlink" Target="http://www.uradni-list.si/1/objava.jsp?sop=2020-01-1016"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0081CF9342AB945B7123BADA522188E" ma:contentTypeVersion="15" ma:contentTypeDescription="Ustvari nov dokument." ma:contentTypeScope="" ma:versionID="ba25976cd3c619b0cc2fa440483bab93">
  <xsd:schema xmlns:xsd="http://www.w3.org/2001/XMLSchema" xmlns:xs="http://www.w3.org/2001/XMLSchema" xmlns:p="http://schemas.microsoft.com/office/2006/metadata/properties" xmlns:ns2="e48bbbed-4c6a-46f8-ba67-991d26e35033" xmlns:ns3="29a59aa0-aac4-4592-b063-b4066c2802f6" targetNamespace="http://schemas.microsoft.com/office/2006/metadata/properties" ma:root="true" ma:fieldsID="974df737cf296d9d76c019a147be6188" ns2:_="" ns3:_="">
    <xsd:import namespace="e48bbbed-4c6a-46f8-ba67-991d26e35033"/>
    <xsd:import namespace="29a59aa0-aac4-4592-b063-b4066c2802f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8bbbed-4c6a-46f8-ba67-991d26e350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f9493cd9-d67a-46d1-9c49-ede88e1a8190"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9a59aa0-aac4-4592-b063-b4066c2802f6" elementFormDefault="qualified">
    <xsd:import namespace="http://schemas.microsoft.com/office/2006/documentManagement/types"/>
    <xsd:import namespace="http://schemas.microsoft.com/office/infopath/2007/PartnerControls"/>
    <xsd:element name="SharedWithUsers" ma:index="12"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d4bdff50-aa25-4ca5-80c2-d35cec0339ac}" ma:internalName="TaxCatchAll" ma:showField="CatchAllData" ma:web="29a59aa0-aac4-4592-b063-b4066c2802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8DC1DE-2915-4FA1-B176-AE9029AAC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8bbbed-4c6a-46f8-ba67-991d26e35033"/>
    <ds:schemaRef ds:uri="29a59aa0-aac4-4592-b063-b4066c2802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1F791-FCFC-4189-9E7C-CB89310B32A9}">
  <ds:schemaRefs>
    <ds:schemaRef ds:uri="http://schemas.microsoft.com/sharepoint/v3/contenttype/forms"/>
  </ds:schemaRefs>
</ds:datastoreItem>
</file>

<file path=customXml/itemProps3.xml><?xml version="1.0" encoding="utf-8"?>
<ds:datastoreItem xmlns:ds="http://schemas.openxmlformats.org/officeDocument/2006/customXml" ds:itemID="{6D852518-3935-4ECA-BA60-9FA626394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2331</TotalTime>
  <Pages>16</Pages>
  <Words>5925</Words>
  <Characters>33775</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jaslgjlk</vt:lpstr>
    </vt:vector>
  </TitlesOfParts>
  <Company>MFRS</Company>
  <LinksUpToDate>false</LinksUpToDate>
  <CharactersWithSpaces>39621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Darija Prudič</cp:lastModifiedBy>
  <cp:revision>111</cp:revision>
  <cp:lastPrinted>2023-06-02T08:26:00Z</cp:lastPrinted>
  <dcterms:created xsi:type="dcterms:W3CDTF">2023-06-09T05:26:00Z</dcterms:created>
  <dcterms:modified xsi:type="dcterms:W3CDTF">2024-07-29T07:57:00Z</dcterms:modified>
</cp:coreProperties>
</file>